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B5DB9" w:rsidRDefault="000B5DB9" w:rsidP="000B5DB9">
      <w:r>
        <w:t xml:space="preserve">          ,GRADE #</w:t>
      </w:r>
      <w:r w:rsidR="00797736">
        <w:t>c</w:t>
      </w:r>
      <w:r>
        <w:t xml:space="preserve"> ,MA!MATICS        #A</w:t>
      </w:r>
    </w:p>
    <w:p w:rsidR="000B5DB9" w:rsidRDefault="000B5DB9" w:rsidP="000B5DB9">
      <w:r>
        <w:t xml:space="preserve">              ,REL1S$ ,=M</w:t>
      </w:r>
    </w:p>
    <w:p w:rsidR="000B5DB9" w:rsidRDefault="000B5DB9" w:rsidP="000B5DB9">
      <w:r>
        <w:t xml:space="preserve">          ,CALCULATOR ,9ACTIVE</w:t>
      </w:r>
    </w:p>
    <w:p w:rsidR="000B5DB9" w:rsidRDefault="000B5DB9" w:rsidP="000B5DB9"/>
    <w:p w:rsidR="000B5DB9" w:rsidRDefault="000B5DB9" w:rsidP="000B5DB9">
      <w:r>
        <w:t>#A ,: CIRCLE HAS ! SAME AM.T %AD$ Z ?</w:t>
      </w:r>
    </w:p>
    <w:p w:rsidR="009C0B37" w:rsidRDefault="000B5DB9" w:rsidP="000B5DB9">
      <w:r>
        <w:t xml:space="preserve">    FIGURE8</w:t>
      </w:r>
    </w:p>
    <w:p w:rsidR="000B5DB9" w:rsidRDefault="00BD5B5B" w:rsidP="000B5DB9">
      <w:r>
        <w:t xml:space="preserve">      </w:t>
      </w:r>
      <w:r w:rsidRPr="00BD5B5B">
        <w:t>@.&lt;,texture 9dicates %ad$ &gt;ea4@.&gt;</w:t>
      </w:r>
    </w:p>
    <w:p w:rsidR="000B5DB9" w:rsidRDefault="00571E45" w:rsidP="000B5DB9">
      <w:r>
        <w:rPr>
          <w:noProof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50" type="#_x0000_t75" style="position:absolute;margin-left:34.1pt;margin-top:13.55pt;width:114.1pt;height:114.25pt;z-index:251658240;mso-position-vertical-relative:text">
            <v:imagedata r:id="rId5" o:title=""/>
          </v:shape>
          <o:OLEObject Type="Embed" ProgID="CorelDraw.Graphic.18" ShapeID="_x0000_s1250" DrawAspect="Content" ObjectID="_1832996307" r:id="rId6"/>
        </w:object>
      </w:r>
    </w:p>
    <w:p w:rsidR="000B5DB9" w:rsidRDefault="000B5DB9" w:rsidP="000B5DB9"/>
    <w:p w:rsidR="000B5DB9" w:rsidRDefault="000B5DB9" w:rsidP="000B5DB9"/>
    <w:p w:rsidR="000B5DB9" w:rsidRDefault="000B5DB9" w:rsidP="000B5DB9"/>
    <w:p w:rsidR="000B5DB9" w:rsidRDefault="000B5DB9" w:rsidP="000B5DB9"/>
    <w:p w:rsidR="000B5DB9" w:rsidRDefault="000B5DB9" w:rsidP="000B5DB9">
      <w:r>
        <w:t xml:space="preserve">  ,A         </w:t>
      </w:r>
      <w:r w:rsidR="00EF1263">
        <w:t xml:space="preserve"> </w:t>
      </w:r>
      <w:r w:rsidR="00AF0617">
        <w:t xml:space="preserve"> </w:t>
      </w:r>
      <w:r>
        <w:t>;,B</w:t>
      </w:r>
    </w:p>
    <w:p w:rsidR="000B5DB9" w:rsidRDefault="00571E45" w:rsidP="000B5DB9">
      <w:r>
        <w:rPr>
          <w:noProof/>
        </w:rPr>
        <w:object w:dxaOrig="1440" w:dyaOrig="1440">
          <v:shape id="_x0000_s1251" type="#_x0000_t75" style="position:absolute;margin-left:36pt;margin-top:29.75pt;width:114.1pt;height:114.25pt;z-index:251659264;mso-position-vertical-relative:text">
            <v:imagedata r:id="rId7" o:title=""/>
          </v:shape>
          <o:OLEObject Type="Embed" ProgID="CorelDraw.Graphic.18" ShapeID="_x0000_s1251" DrawAspect="Content" ObjectID="_1832996308" r:id="rId8"/>
        </w:object>
      </w:r>
    </w:p>
    <w:p w:rsidR="000B5DB9" w:rsidRDefault="00571E45" w:rsidP="000B5DB9">
      <w:r>
        <w:rPr>
          <w:noProof/>
        </w:rPr>
        <w:object w:dxaOrig="1440" w:dyaOrig="1440">
          <v:shape id="_x0000_s1252" type="#_x0000_t75" style="position:absolute;margin-left:270pt;margin-top:.95pt;width:114.1pt;height:114.25pt;z-index:251660288;mso-position-vertical-relative:text">
            <v:imagedata r:id="rId9" o:title=""/>
          </v:shape>
          <o:OLEObject Type="Embed" ProgID="CorelDraw.Graphic.18" ShapeID="_x0000_s1252" DrawAspect="Content" ObjectID="_1832996309" r:id="rId10"/>
        </w:object>
      </w:r>
    </w:p>
    <w:p w:rsidR="000B5DB9" w:rsidRDefault="000B5DB9" w:rsidP="000B5DB9"/>
    <w:p w:rsidR="00571E45" w:rsidRDefault="00571E45" w:rsidP="000B5DB9"/>
    <w:p w:rsidR="00571E45" w:rsidRDefault="00571E45" w:rsidP="000B5DB9"/>
    <w:p w:rsidR="000B5DB9" w:rsidRDefault="000B5DB9" w:rsidP="000B5DB9"/>
    <w:p w:rsidR="000B5DB9" w:rsidRDefault="000B5DB9" w:rsidP="000B5DB9">
      <w:r>
        <w:t xml:space="preserve">  ;,C        </w:t>
      </w:r>
      <w:r w:rsidR="002948C0">
        <w:t xml:space="preserve"> </w:t>
      </w:r>
      <w:r w:rsidR="00AF0617">
        <w:t xml:space="preserve"> </w:t>
      </w:r>
      <w:r>
        <w:t>;,D</w:t>
      </w:r>
    </w:p>
    <w:p w:rsidR="00571E45" w:rsidRDefault="00571E45" w:rsidP="000B5DB9"/>
    <w:p w:rsidR="000B5DB9" w:rsidRDefault="00571E45" w:rsidP="000B5DB9">
      <w:r>
        <w:rPr>
          <w:noProof/>
        </w:rPr>
        <w:object w:dxaOrig="1440" w:dyaOrig="1440">
          <v:shape id="_x0000_s1254" type="#_x0000_t75" style="position:absolute;margin-left:270pt;margin-top:.95pt;width:114.1pt;height:114.25pt;z-index:251662336;mso-position-vertical-relative:text">
            <v:imagedata r:id="rId11" o:title=""/>
          </v:shape>
          <o:OLEObject Type="Embed" ProgID="CorelDraw.Graphic.18" ShapeID="_x0000_s1254" DrawAspect="Content" ObjectID="_1832996310" r:id="rId12"/>
        </w:object>
      </w:r>
      <w:r>
        <w:rPr>
          <w:noProof/>
        </w:rPr>
        <w:object w:dxaOrig="1440" w:dyaOrig="1440">
          <v:shape id="_x0000_s1253" type="#_x0000_t75" style="position:absolute;margin-left:36pt;margin-top:.95pt;width:114.1pt;height:114.25pt;z-index:251661312;mso-position-vertical-relative:text">
            <v:imagedata r:id="rId13" o:title=""/>
          </v:shape>
          <o:OLEObject Type="Embed" ProgID="CorelDraw.Graphic.18" ShapeID="_x0000_s1253" DrawAspect="Content" ObjectID="_1832996311" r:id="rId14"/>
        </w:object>
      </w:r>
    </w:p>
    <w:p w:rsidR="000B5DB9" w:rsidRDefault="000B5DB9" w:rsidP="00EF1263">
      <w:pPr>
        <w:tabs>
          <w:tab w:val="left" w:pos="10527"/>
        </w:tabs>
      </w:pPr>
    </w:p>
    <w:p w:rsidR="00571E45" w:rsidRDefault="00571E45" w:rsidP="00EF1263">
      <w:pPr>
        <w:tabs>
          <w:tab w:val="left" w:pos="10527"/>
        </w:tabs>
      </w:pPr>
    </w:p>
    <w:p w:rsidR="005927E3" w:rsidRDefault="000B5DB9" w:rsidP="000B5DB9">
      <w:r>
        <w:t xml:space="preserve">                                      #A</w:t>
      </w:r>
    </w:p>
    <w:p w:rsidR="009601FB" w:rsidRDefault="009601FB" w:rsidP="009601FB">
      <w:r>
        <w:lastRenderedPageBreak/>
        <w:t>#D ,:AT IS ! 4T.E 2T ;,X &amp; ;,Y ON    A#B</w:t>
      </w:r>
    </w:p>
    <w:p w:rsidR="009601FB" w:rsidRDefault="009601FB" w:rsidP="009601FB">
      <w:r>
        <w:t xml:space="preserve">    ? NUMB] L9E8</w:t>
      </w:r>
    </w:p>
    <w:p w:rsidR="009601FB" w:rsidRDefault="001134A0" w:rsidP="009601FB">
      <w:r>
        <w:rPr>
          <w:noProof/>
        </w:rPr>
        <w:object w:dxaOrig="1440" w:dyaOrig="1440">
          <v:shape id="_x0000_s1255" type="#_x0000_t75" style="position:absolute;margin-left:0;margin-top:28.8pt;width:502.3pt;height:90.95pt;z-index:251663360;mso-position-vertical-relative:text">
            <v:imagedata r:id="rId15" o:title=""/>
          </v:shape>
          <o:OLEObject Type="Embed" ProgID="CorelDraw.Graphic.18" ShapeID="_x0000_s1255" DrawAspect="Content" ObjectID="_1832996312" r:id="rId16"/>
        </w:object>
      </w:r>
    </w:p>
    <w:p w:rsidR="009601FB" w:rsidRDefault="009601FB" w:rsidP="009601FB"/>
    <w:p w:rsidR="009601FB" w:rsidRDefault="009601FB" w:rsidP="009601FB"/>
    <w:p w:rsidR="009601FB" w:rsidRDefault="009601FB" w:rsidP="009601FB"/>
    <w:p w:rsidR="009601FB" w:rsidRDefault="009601FB" w:rsidP="009601FB"/>
    <w:p w:rsidR="009601FB" w:rsidRDefault="009601FB" w:rsidP="009601FB">
      <w:r>
        <w:t xml:space="preserve">  ,A #A/C</w:t>
      </w:r>
    </w:p>
    <w:p w:rsidR="009601FB" w:rsidRDefault="009601FB" w:rsidP="009601FB">
      <w:r>
        <w:t xml:space="preserve">  ;,B #B/C</w:t>
      </w:r>
    </w:p>
    <w:p w:rsidR="009601FB" w:rsidRDefault="009601FB" w:rsidP="009601FB">
      <w:r>
        <w:t xml:space="preserve">  ;,C #C/B</w:t>
      </w:r>
    </w:p>
    <w:p w:rsidR="009601FB" w:rsidRDefault="009601FB" w:rsidP="009601FB">
      <w:r>
        <w:t xml:space="preserve">  ;,D #C/A</w:t>
      </w:r>
    </w:p>
    <w:p w:rsidR="009601FB" w:rsidRDefault="009601FB" w:rsidP="009601FB">
      <w:r>
        <w:t>--------------------------------------#C</w:t>
      </w:r>
    </w:p>
    <w:p w:rsidR="009601FB" w:rsidRDefault="009601FB" w:rsidP="009601FB">
      <w:r>
        <w:t>#E ,"! &gt;E #CB /UD5TS SITT+ AT TABLES 9 !</w:t>
      </w:r>
    </w:p>
    <w:p w:rsidR="009601FB" w:rsidRDefault="009601FB" w:rsidP="009601FB">
      <w:r>
        <w:t xml:space="preserve">    LUN*ROOM4 ,"! &gt;E #B TABLES T H #AJ</w:t>
      </w:r>
    </w:p>
    <w:p w:rsidR="009601FB" w:rsidRDefault="009601FB" w:rsidP="009601FB">
      <w:r>
        <w:t xml:space="preserve">    /UD5TS EA*4 ,! O!R /UD5TS &gt;E SITT+</w:t>
      </w:r>
    </w:p>
    <w:p w:rsidR="009601FB" w:rsidRDefault="009601FB" w:rsidP="009601FB">
      <w:r>
        <w:t xml:space="preserve">    AT AN EXTRA TABLE4 ,: EQUA;N C 2 US$</w:t>
      </w:r>
    </w:p>
    <w:p w:rsidR="009601FB" w:rsidRDefault="009601FB" w:rsidP="009601FB">
      <w:r>
        <w:t xml:space="preserve">    TO F9D ! NUMB] ( /UD5TS1 ;S1 SITT+</w:t>
      </w:r>
    </w:p>
    <w:p w:rsidR="009601FB" w:rsidRDefault="009601FB" w:rsidP="009601FB">
      <w:r>
        <w:t xml:space="preserve">    AT ! EXTRA TABLE8</w:t>
      </w:r>
    </w:p>
    <w:p w:rsidR="009601FB" w:rsidRDefault="009601FB" w:rsidP="009601FB">
      <w:r>
        <w:t xml:space="preserve">  ,A #B"6#AJ"6#CB "7 ;S</w:t>
      </w:r>
    </w:p>
    <w:p w:rsidR="009601FB" w:rsidRDefault="009601FB" w:rsidP="009601FB">
      <w:r>
        <w:t xml:space="preserve">  ;,B #B"8#AJ"6#CB "7 ;S</w:t>
      </w:r>
    </w:p>
    <w:p w:rsidR="009601FB" w:rsidRDefault="009601FB" w:rsidP="009601FB">
      <w:r>
        <w:t xml:space="preserve">  ;,C S"6#B"6#AJ "7 #CB</w:t>
      </w:r>
    </w:p>
    <w:p w:rsidR="009601FB" w:rsidRDefault="009601FB" w:rsidP="009601FB">
      <w:r>
        <w:t xml:space="preserve">  ;,D #B"8#AJ"6S "7 #CB</w:t>
      </w:r>
    </w:p>
    <w:p w:rsidR="009601FB" w:rsidRDefault="009601FB" w:rsidP="009601FB"/>
    <w:p w:rsidR="009601FB" w:rsidRDefault="009601FB" w:rsidP="009601FB"/>
    <w:p w:rsidR="00AF4887" w:rsidRDefault="009601FB" w:rsidP="009601FB">
      <w:r>
        <w:t xml:space="preserve">                                      #C</w:t>
      </w:r>
    </w:p>
    <w:p w:rsidR="00C25DA6" w:rsidRDefault="00C25DA6" w:rsidP="00514081">
      <w:r w:rsidRPr="00C25DA6">
        <w:lastRenderedPageBreak/>
        <w:t xml:space="preserve">      </w:t>
      </w:r>
      <w:bookmarkStart w:id="0" w:name="_Hlk221784721"/>
      <w:r w:rsidRPr="00C25DA6">
        <w:t>`.&lt;</w:t>
      </w:r>
      <w:bookmarkEnd w:id="0"/>
      <w:r w:rsidRPr="00C25DA6">
        <w:t xml:space="preserve">,texture 9dicates %ad$ </w:t>
      </w:r>
      <w:r>
        <w:t xml:space="preserve">     </w:t>
      </w:r>
      <w:proofErr w:type="spellStart"/>
      <w:r>
        <w:t>b#c</w:t>
      </w:r>
      <w:proofErr w:type="spellEnd"/>
    </w:p>
    <w:p w:rsidR="00514081" w:rsidRDefault="00C25DA6" w:rsidP="00514081">
      <w:r w:rsidRPr="00C25DA6">
        <w:t xml:space="preserve"> </w:t>
      </w:r>
      <w:r>
        <w:t xml:space="preserve">   </w:t>
      </w:r>
      <w:r w:rsidRPr="00C25DA6">
        <w:t>&gt;ea4`.&gt;</w:t>
      </w:r>
      <w:r w:rsidR="00D83584">
        <w:t xml:space="preserve">                                     </w:t>
      </w:r>
    </w:p>
    <w:p w:rsidR="00514081" w:rsidRDefault="001134A0" w:rsidP="00514081">
      <w:r>
        <w:rPr>
          <w:noProof/>
        </w:rPr>
        <w:object w:dxaOrig="1440" w:dyaOrig="1440">
          <v:shape id="_x0000_s1256" type="#_x0000_t75" style="position:absolute;margin-left:36pt;margin-top:25.65pt;width:199.4pt;height:307.5pt;z-index:251664384;mso-position-vertical-relative:text">
            <v:imagedata r:id="rId17" o:title=""/>
          </v:shape>
          <o:OLEObject Type="Embed" ProgID="CorelDraw.Graphic.18" ShapeID="_x0000_s1256" DrawAspect="Content" ObjectID="_1832996313" r:id="rId18"/>
        </w:object>
      </w:r>
    </w:p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4E6EB8" w:rsidRDefault="004E6EB8" w:rsidP="00514081"/>
    <w:p w:rsidR="00BF7BBE" w:rsidRDefault="00BF7BBE" w:rsidP="00BF7BBE">
      <w:r>
        <w:t xml:space="preserve">    ,H[ M* FRUIT JUICE DID EA* FR GET8</w:t>
      </w:r>
    </w:p>
    <w:p w:rsidR="00514081" w:rsidRDefault="00514081" w:rsidP="00514081">
      <w:r>
        <w:t xml:space="preserve">  ,A #F OZ</w:t>
      </w:r>
    </w:p>
    <w:p w:rsidR="00514081" w:rsidRDefault="00514081" w:rsidP="00514081">
      <w:r>
        <w:t xml:space="preserve">  ;,B #E OZ</w:t>
      </w:r>
    </w:p>
    <w:p w:rsidR="00514081" w:rsidRDefault="00514081" w:rsidP="00514081">
      <w:r>
        <w:t xml:space="preserve">  ;,C #D OZ</w:t>
      </w:r>
    </w:p>
    <w:p w:rsidR="00514081" w:rsidRDefault="00514081" w:rsidP="00514081">
      <w:r>
        <w:t xml:space="preserve">  ;,D #C OZ</w:t>
      </w:r>
    </w:p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/>
    <w:p w:rsidR="00514081" w:rsidRDefault="00514081" w:rsidP="00514081">
      <w:r>
        <w:t xml:space="preserve">                                      #</w:t>
      </w:r>
      <w:r w:rsidR="008B7874">
        <w:t>e</w:t>
      </w:r>
    </w:p>
    <w:p w:rsidR="00ED14EF" w:rsidRDefault="001147F9" w:rsidP="001147F9">
      <w:r>
        <w:lastRenderedPageBreak/>
        <w:t xml:space="preserve">#AD ,RYAN WANTS TO PA9T "O ( 8 </w:t>
      </w:r>
      <w:r w:rsidR="00171B9D">
        <w:t xml:space="preserve">      </w:t>
      </w:r>
      <w:proofErr w:type="spellStart"/>
      <w:r w:rsidR="00171B9D">
        <w:t>a</w:t>
      </w:r>
      <w:r w:rsidR="00171B9D" w:rsidRPr="00171B9D">
        <w:t>#</w:t>
      </w:r>
      <w:r w:rsidR="00171B9D">
        <w:t>g</w:t>
      </w:r>
      <w:proofErr w:type="spellEnd"/>
    </w:p>
    <w:p w:rsidR="009B0874" w:rsidRDefault="009B0874" w:rsidP="001147F9">
      <w:r>
        <w:t xml:space="preserve">  </w:t>
      </w:r>
      <w:r w:rsidR="006915AB">
        <w:t xml:space="preserve">  </w:t>
      </w:r>
      <w:r w:rsidR="001147F9">
        <w:t>WALLS ) R$ PA9T1 :ITE PA9T1 &amp; BLUE</w:t>
      </w:r>
    </w:p>
    <w:p w:rsidR="001147F9" w:rsidRDefault="009B0874" w:rsidP="001147F9">
      <w:r>
        <w:t xml:space="preserve">  </w:t>
      </w:r>
      <w:r w:rsidR="006915AB">
        <w:t xml:space="preserve">  </w:t>
      </w:r>
      <w:r w:rsidR="001147F9">
        <w:t>PA9T1 Z %[N4</w:t>
      </w:r>
    </w:p>
    <w:p w:rsidR="00832FCB" w:rsidRDefault="00832FCB" w:rsidP="00832FCB">
      <w:r>
        <w:t xml:space="preserve">      @.&lt;,! GRAPHIC %[S A L&gt;GE RECTANGLE</w:t>
      </w:r>
    </w:p>
    <w:p w:rsidR="00832FCB" w:rsidRDefault="00832FCB" w:rsidP="00832FCB">
      <w:r>
        <w:t xml:space="preserve">    REPRES5T+ A WALL4</w:t>
      </w:r>
    </w:p>
    <w:p w:rsidR="00832FCB" w:rsidRDefault="00832FCB" w:rsidP="00832FCB">
      <w:r>
        <w:t xml:space="preserve">      ,! RECTANGLE IS SPLIT V]TICALLY</w:t>
      </w:r>
    </w:p>
    <w:p w:rsidR="00832FCB" w:rsidRDefault="00832FCB" w:rsidP="00832FCB">
      <w:r>
        <w:t xml:space="preserve">    9TO TWO EQUAL HALVES4</w:t>
      </w:r>
    </w:p>
    <w:p w:rsidR="00832FCB" w:rsidRDefault="00832FCB" w:rsidP="00832FCB">
      <w:r>
        <w:t xml:space="preserve">      ,! LEFT HALF IS A S+LE L&gt;GE</w:t>
      </w:r>
    </w:p>
    <w:p w:rsidR="00832FCB" w:rsidRDefault="00832FCB" w:rsidP="00832FCB">
      <w:r>
        <w:t xml:space="preserve">    V]TICAL RECTANGLE LABEL$ ,R$4</w:t>
      </w:r>
    </w:p>
    <w:p w:rsidR="00832FCB" w:rsidRDefault="00832FCB" w:rsidP="00832FCB">
      <w:r>
        <w:t xml:space="preserve">      ,! "R HALF IS SPLIT HORIZONTALLY</w:t>
      </w:r>
    </w:p>
    <w:p w:rsidR="00832FCB" w:rsidRDefault="00832FCB" w:rsidP="00832FCB">
      <w:r>
        <w:t xml:space="preserve">    9TO TWO EQUAL SMALL] RECTANGLES4</w:t>
      </w:r>
    </w:p>
    <w:p w:rsidR="00832FCB" w:rsidRDefault="00832FCB" w:rsidP="00832FCB">
      <w:r>
        <w:t xml:space="preserve">      ,! TOP RECTANGLE ON ! "R IS LABEL$</w:t>
      </w:r>
    </w:p>
    <w:p w:rsidR="00832FCB" w:rsidRDefault="00832FCB" w:rsidP="00832FCB">
      <w:r>
        <w:t xml:space="preserve">    ,:ITE4</w:t>
      </w:r>
    </w:p>
    <w:p w:rsidR="00832FCB" w:rsidRDefault="00832FCB" w:rsidP="00832FCB">
      <w:r>
        <w:t xml:space="preserve">      ,! BOTTOM RECTANGLE ON ! "R IS</w:t>
      </w:r>
    </w:p>
    <w:p w:rsidR="00832FCB" w:rsidRDefault="00832FCB" w:rsidP="00832FCB">
      <w:pPr>
        <w:ind w:left="720" w:hanging="720"/>
      </w:pPr>
      <w:r>
        <w:t xml:space="preserve">    LABEL$ ,BLUE4</w:t>
      </w:r>
      <w:r w:rsidR="001374AE" w:rsidRPr="001374AE">
        <w:t>@.&gt;</w:t>
      </w:r>
    </w:p>
    <w:p w:rsidR="00832FCB" w:rsidRDefault="001134A0" w:rsidP="001147F9">
      <w:r>
        <w:rPr>
          <w:noProof/>
        </w:rPr>
        <w:object w:dxaOrig="1440" w:dyaOrig="1440">
          <v:shape id="_x0000_s1309" type="#_x0000_t75" style="position:absolute;margin-left:34.75pt;margin-top:26.3pt;width:302.4pt;height:153pt;z-index:251704320;mso-position-vertical-relative:text">
            <v:imagedata r:id="rId19" o:title=""/>
          </v:shape>
          <o:OLEObject Type="Embed" ProgID="CorelDraw.Graphic.18" ShapeID="_x0000_s1309" DrawAspect="Content" ObjectID="_1832996314" r:id="rId20"/>
        </w:object>
      </w:r>
    </w:p>
    <w:p w:rsidR="00832FCB" w:rsidRDefault="00832FCB" w:rsidP="001147F9"/>
    <w:p w:rsidR="00832FCB" w:rsidRDefault="00832FCB" w:rsidP="001147F9"/>
    <w:p w:rsidR="00832FCB" w:rsidRDefault="00832FCB" w:rsidP="001147F9"/>
    <w:p w:rsidR="00832FCB" w:rsidRDefault="00832FCB" w:rsidP="001147F9"/>
    <w:p w:rsidR="00832FCB" w:rsidRDefault="00832FCB" w:rsidP="001147F9"/>
    <w:p w:rsidR="00BE0040" w:rsidRDefault="00BE0040" w:rsidP="001147F9"/>
    <w:p w:rsidR="00D04C73" w:rsidRDefault="00D04C73" w:rsidP="00BE0040">
      <w:r>
        <w:t xml:space="preserve">      </w:t>
      </w:r>
      <w:r w:rsidRPr="00D04C73">
        <w:t>@.&lt;</w:t>
      </w:r>
      <w:r w:rsidR="00BE0040">
        <w:t>,"Q &amp; ANSW] *OICES ,A1 ;,B1 ;,C</w:t>
      </w:r>
    </w:p>
    <w:p w:rsidR="00BE0040" w:rsidRDefault="00D04C73" w:rsidP="00BE0040">
      <w:r>
        <w:t xml:space="preserve">    </w:t>
      </w:r>
      <w:r w:rsidR="00BE0040">
        <w:t>&amp; ;,D &gt;E ON ! FOLL[+ PAGE4@.&gt;</w:t>
      </w:r>
    </w:p>
    <w:p w:rsidR="001147F9" w:rsidRDefault="00691756" w:rsidP="001147F9">
      <w:r w:rsidRPr="00691756">
        <w:t xml:space="preserve">                                      #</w:t>
      </w:r>
      <w:proofErr w:type="spellStart"/>
      <w:r>
        <w:t>i</w:t>
      </w:r>
      <w:proofErr w:type="spellEnd"/>
    </w:p>
    <w:p w:rsidR="00592D98" w:rsidRDefault="004C6D82" w:rsidP="00592D98">
      <w:r w:rsidRPr="004C6D82">
        <w:lastRenderedPageBreak/>
        <w:t>#AG ,S&gt;A W %ADE #B "PS ( EA*</w:t>
      </w:r>
      <w:r>
        <w:t xml:space="preserve"> </w:t>
      </w:r>
      <w:r w:rsidR="00F60B68" w:rsidRPr="004C6D82">
        <w:t>CIRCLE</w:t>
      </w:r>
      <w:r>
        <w:t xml:space="preserve"> </w:t>
      </w:r>
      <w:r w:rsidRPr="004C6D82">
        <w:t xml:space="preserve"> </w:t>
      </w:r>
      <w:r>
        <w:t xml:space="preserve"> </w:t>
      </w:r>
      <w:r w:rsidR="00592D98">
        <w:t>#I</w:t>
      </w:r>
    </w:p>
    <w:p w:rsidR="00592D98" w:rsidRDefault="004C6D82" w:rsidP="00592D98">
      <w:r>
        <w:t xml:space="preserve">    </w:t>
      </w:r>
      <w:r w:rsidR="00592D98">
        <w:t>2L4 ,: CIRCLE W H #A/C %AD$8</w:t>
      </w:r>
    </w:p>
    <w:p w:rsidR="00592D98" w:rsidRDefault="00592D98" w:rsidP="00592D98"/>
    <w:p w:rsidR="00592D98" w:rsidRDefault="00592D98" w:rsidP="00592D98">
      <w:r>
        <w:t xml:space="preserve">  ,A         </w:t>
      </w:r>
      <w:r w:rsidR="00074C3F">
        <w:t xml:space="preserve"> </w:t>
      </w:r>
      <w:r w:rsidR="00FC12A9">
        <w:t xml:space="preserve"> </w:t>
      </w:r>
      <w:r>
        <w:t>;,B</w:t>
      </w:r>
    </w:p>
    <w:p w:rsidR="00592D98" w:rsidRDefault="00357FAD" w:rsidP="00592D98">
      <w:r>
        <w:rPr>
          <w:noProof/>
        </w:rPr>
        <w:object w:dxaOrig="1440" w:dyaOrig="1440">
          <v:shape id="_x0000_s1259" type="#_x0000_t75" style="position:absolute;margin-left:270pt;margin-top:29.75pt;width:114.05pt;height:114.25pt;z-index:251667456;mso-position-vertical-relative:text">
            <v:imagedata r:id="rId21" o:title=""/>
          </v:shape>
          <o:OLEObject Type="Embed" ProgID="CorelDraw.Graphic.18" ShapeID="_x0000_s1259" DrawAspect="Content" ObjectID="_1832996315" r:id="rId22"/>
        </w:object>
      </w:r>
      <w:r>
        <w:rPr>
          <w:noProof/>
        </w:rPr>
        <w:object w:dxaOrig="1440" w:dyaOrig="1440">
          <v:shape id="_x0000_s1258" type="#_x0000_t75" style="position:absolute;margin-left:36pt;margin-top:29.75pt;width:114.1pt;height:114.25pt;z-index:251666432;mso-position-vertical-relative:text">
            <v:imagedata r:id="rId23" o:title=""/>
          </v:shape>
          <o:OLEObject Type="Embed" ProgID="CorelDraw.Graphic.18" ShapeID="_x0000_s1258" DrawAspect="Content" ObjectID="_1832996316" r:id="rId24"/>
        </w:object>
      </w:r>
    </w:p>
    <w:p w:rsidR="00592D98" w:rsidRDefault="00592D98" w:rsidP="00592D98"/>
    <w:p w:rsidR="00592D98" w:rsidRDefault="00592D98" w:rsidP="00592D98"/>
    <w:p w:rsidR="00357FAD" w:rsidRDefault="00357FAD" w:rsidP="00592D98"/>
    <w:p w:rsidR="00357FAD" w:rsidRDefault="00357FAD" w:rsidP="00592D98"/>
    <w:p w:rsidR="00592D98" w:rsidRDefault="00592D98" w:rsidP="00592D98"/>
    <w:p w:rsidR="00592D98" w:rsidRDefault="00592D98" w:rsidP="00592D98">
      <w:r>
        <w:t xml:space="preserve">  ;,C        </w:t>
      </w:r>
      <w:r w:rsidR="00074C3F">
        <w:t xml:space="preserve"> </w:t>
      </w:r>
      <w:r w:rsidR="00FC12A9">
        <w:t xml:space="preserve"> </w:t>
      </w:r>
      <w:r>
        <w:t>;,D</w:t>
      </w:r>
    </w:p>
    <w:p w:rsidR="00592D98" w:rsidRDefault="00592D98" w:rsidP="00592D98"/>
    <w:p w:rsidR="00592D98" w:rsidRDefault="00357FAD" w:rsidP="00592D98">
      <w:r>
        <w:rPr>
          <w:noProof/>
        </w:rPr>
        <w:object w:dxaOrig="1440" w:dyaOrig="1440">
          <v:shape id="_x0000_s1261" type="#_x0000_t75" style="position:absolute;margin-left:270pt;margin-top:.95pt;width:114.1pt;height:114.25pt;z-index:251669504;mso-position-vertical-relative:text">
            <v:imagedata r:id="rId25" o:title=""/>
          </v:shape>
          <o:OLEObject Type="Embed" ProgID="CorelDraw.Graphic.18" ShapeID="_x0000_s1261" DrawAspect="Content" ObjectID="_1832996317" r:id="rId26"/>
        </w:object>
      </w:r>
      <w:r>
        <w:rPr>
          <w:noProof/>
        </w:rPr>
        <w:object w:dxaOrig="1440" w:dyaOrig="1440">
          <v:shape id="_x0000_s1260" type="#_x0000_t75" style="position:absolute;margin-left:36pt;margin-top:.95pt;width:114.1pt;height:114.25pt;z-index:251668480;mso-position-vertical-relative:text">
            <v:imagedata r:id="rId27" o:title=""/>
          </v:shape>
          <o:OLEObject Type="Embed" ProgID="CorelDraw.Graphic.18" ShapeID="_x0000_s1260" DrawAspect="Content" ObjectID="_1832996318" r:id="rId28"/>
        </w:object>
      </w:r>
    </w:p>
    <w:p w:rsidR="00592D98" w:rsidRDefault="00592D98" w:rsidP="00592D98"/>
    <w:p w:rsidR="00592D98" w:rsidRDefault="00592D98" w:rsidP="00592D98"/>
    <w:p w:rsidR="00357FAD" w:rsidRDefault="00357FAD" w:rsidP="00592D98"/>
    <w:p w:rsidR="00357FAD" w:rsidRDefault="00357FAD" w:rsidP="00592D98"/>
    <w:p w:rsidR="00EF5730" w:rsidRDefault="0007222B" w:rsidP="0007222B">
      <w:r>
        <w:t>#AH ,MELV9 PLANT$ #BD FL[]S 9 #D EQUAL</w:t>
      </w:r>
    </w:p>
    <w:p w:rsidR="00EF5730" w:rsidRDefault="0007222B" w:rsidP="0007222B">
      <w:r>
        <w:t xml:space="preserve"> </w:t>
      </w:r>
      <w:r w:rsidR="00EF5730">
        <w:t xml:space="preserve">   </w:t>
      </w:r>
      <w:r>
        <w:t>R[S4 ,: NUMB] S5T;E F9DS \ H[</w:t>
      </w:r>
      <w:r w:rsidR="00EF5730">
        <w:t xml:space="preserve"> </w:t>
      </w:r>
      <w:r>
        <w:t>_M</w:t>
      </w:r>
    </w:p>
    <w:p w:rsidR="0007222B" w:rsidRDefault="00EF5730" w:rsidP="0007222B">
      <w:r>
        <w:t xml:space="preserve">    </w:t>
      </w:r>
      <w:r w:rsidR="0007222B">
        <w:t>PLANTS1 ;P1 &gt;E 9 EA* R[8</w:t>
      </w:r>
    </w:p>
    <w:p w:rsidR="0007222B" w:rsidRDefault="0007222B" w:rsidP="0007222B">
      <w:r>
        <w:t xml:space="preserve">  ,A #BD"/#D "7 ;P</w:t>
      </w:r>
    </w:p>
    <w:p w:rsidR="0007222B" w:rsidRDefault="0007222B" w:rsidP="0007222B">
      <w:r>
        <w:t xml:space="preserve">  ;,B #D"/P "7 #BD</w:t>
      </w:r>
    </w:p>
    <w:p w:rsidR="0007222B" w:rsidRDefault="0007222B" w:rsidP="0007222B">
      <w:r>
        <w:t xml:space="preserve">  ;,C #BD"8#D "7 ;P</w:t>
      </w:r>
    </w:p>
    <w:p w:rsidR="0007222B" w:rsidRDefault="0007222B" w:rsidP="0007222B">
      <w:r>
        <w:t xml:space="preserve">  ;,D P"8#BD "7 #D</w:t>
      </w:r>
    </w:p>
    <w:p w:rsidR="00821193" w:rsidRDefault="00821193" w:rsidP="0007222B">
      <w:r w:rsidRPr="00821193">
        <w:t xml:space="preserve">                                     #a</w:t>
      </w:r>
      <w:r w:rsidR="0014670C">
        <w:t>a</w:t>
      </w:r>
    </w:p>
    <w:p w:rsidR="0007222B" w:rsidRDefault="0007222B" w:rsidP="0007222B">
      <w:r>
        <w:lastRenderedPageBreak/>
        <w:t>#AI ,: MODEL IS #A/D %AD$8</w:t>
      </w:r>
      <w:r w:rsidR="00D12674">
        <w:t xml:space="preserve">           </w:t>
      </w:r>
      <w:r w:rsidR="00D12674" w:rsidRPr="00D12674">
        <w:t>#AJ</w:t>
      </w:r>
    </w:p>
    <w:p w:rsidR="005A1838" w:rsidRDefault="005A1838" w:rsidP="0007222B">
      <w:r w:rsidRPr="005A1838">
        <w:t xml:space="preserve">      `.&lt;,texture 9dicates %ad$ &gt;ea4`.&gt;</w:t>
      </w:r>
    </w:p>
    <w:p w:rsidR="005A1838" w:rsidRDefault="005A1838" w:rsidP="0007222B"/>
    <w:p w:rsidR="0007222B" w:rsidRDefault="0007222B" w:rsidP="0007222B">
      <w:r>
        <w:t xml:space="preserve">  ,A                 ;,B</w:t>
      </w:r>
    </w:p>
    <w:p w:rsidR="0007222B" w:rsidRDefault="001134A0" w:rsidP="0007222B">
      <w:r>
        <w:rPr>
          <w:noProof/>
        </w:rPr>
        <w:object w:dxaOrig="1440" w:dyaOrig="1440">
          <v:shape id="_x0000_s1266" type="#_x0000_t75" style="position:absolute;margin-left:33.9pt;margin-top:26.3pt;width:281.6pt;height:108.3pt;z-index:251673600;mso-position-vertical-relative:text">
            <v:imagedata r:id="rId29" o:title=""/>
          </v:shape>
          <o:OLEObject Type="Embed" ProgID="CorelDraw.Graphic.18" ShapeID="_x0000_s1266" DrawAspect="Content" ObjectID="_1832996319" r:id="rId30"/>
        </w:object>
      </w:r>
      <w:r>
        <w:rPr>
          <w:noProof/>
        </w:rPr>
        <w:object w:dxaOrig="1440" w:dyaOrig="1440">
          <v:shape id="_x0000_s1267" type="#_x0000_t75" style="position:absolute;margin-left:376.35pt;margin-top:26.3pt;width:281.15pt;height:108.3pt;z-index:251674624;mso-position-vertical-relative:text">
            <v:imagedata r:id="rId31" o:title=""/>
          </v:shape>
          <o:OLEObject Type="Embed" ProgID="CorelDraw.Graphic.18" ShapeID="_x0000_s1267" DrawAspect="Content" ObjectID="_1832996320" r:id="rId32"/>
        </w:object>
      </w:r>
    </w:p>
    <w:p w:rsidR="0007222B" w:rsidRDefault="0007222B" w:rsidP="0007222B"/>
    <w:p w:rsidR="0007222B" w:rsidRDefault="0007222B" w:rsidP="0007222B"/>
    <w:p w:rsidR="0007222B" w:rsidRDefault="0007222B" w:rsidP="0007222B"/>
    <w:p w:rsidR="0007222B" w:rsidRDefault="0007222B" w:rsidP="0007222B"/>
    <w:p w:rsidR="0007222B" w:rsidRDefault="0007222B" w:rsidP="0007222B"/>
    <w:p w:rsidR="0007222B" w:rsidRDefault="0007222B" w:rsidP="0007222B">
      <w:r>
        <w:t xml:space="preserve">  ;,C                ;,D</w:t>
      </w:r>
    </w:p>
    <w:p w:rsidR="0007222B" w:rsidRDefault="001134A0" w:rsidP="0007222B">
      <w:r>
        <w:rPr>
          <w:noProof/>
        </w:rPr>
        <w:object w:dxaOrig="1440" w:dyaOrig="1440">
          <v:shape id="_x0000_s1268" type="#_x0000_t75" style="position:absolute;margin-left:33.7pt;margin-top:26.5pt;width:281.15pt;height:108.3pt;z-index:251675648;mso-position-vertical-relative:text">
            <v:imagedata r:id="rId33" o:title=""/>
          </v:shape>
          <o:OLEObject Type="Embed" ProgID="CorelDraw.Graphic.18" ShapeID="_x0000_s1268" DrawAspect="Content" ObjectID="_1832996321" r:id="rId34"/>
        </w:object>
      </w:r>
      <w:r>
        <w:rPr>
          <w:noProof/>
        </w:rPr>
        <w:object w:dxaOrig="1440" w:dyaOrig="1440">
          <v:shape id="_x0000_s1269" type="#_x0000_t75" style="position:absolute;margin-left:376.35pt;margin-top:26.75pt;width:281.15pt;height:107.85pt;z-index:251676672;mso-position-vertical-relative:text">
            <v:imagedata r:id="rId35" o:title=""/>
          </v:shape>
          <o:OLEObject Type="Embed" ProgID="CorelDraw.Graphic.18" ShapeID="_x0000_s1269" DrawAspect="Content" ObjectID="_1832996322" r:id="rId36"/>
        </w:object>
      </w:r>
    </w:p>
    <w:p w:rsidR="0007222B" w:rsidRDefault="0007222B" w:rsidP="0007222B"/>
    <w:p w:rsidR="0007222B" w:rsidRDefault="0007222B" w:rsidP="0007222B"/>
    <w:p w:rsidR="0007222B" w:rsidRDefault="0007222B" w:rsidP="0007222B"/>
    <w:p w:rsidR="00B544F7" w:rsidRDefault="00B544F7" w:rsidP="0007222B"/>
    <w:p w:rsidR="00461A94" w:rsidRDefault="00461A94" w:rsidP="0007222B"/>
    <w:p w:rsidR="001F164D" w:rsidRDefault="001F164D" w:rsidP="001F164D">
      <w:r>
        <w:t>#BJ ,ADAM HAS #DI C&gt;DS &amp; ,JAMES HAS #BH</w:t>
      </w:r>
    </w:p>
    <w:p w:rsidR="001F164D" w:rsidRDefault="001F164D" w:rsidP="001F164D">
      <w:r>
        <w:t xml:space="preserve">    C&gt;DS4 ,H[ _M </w:t>
      </w:r>
      <w:proofErr w:type="spellStart"/>
      <w:r>
        <w:t>M</w:t>
      </w:r>
      <w:proofErr w:type="spellEnd"/>
      <w:r>
        <w:t xml:space="preserve"> C&gt;DS &gt;E NE$$ = !M TO</w:t>
      </w:r>
    </w:p>
    <w:p w:rsidR="0042786C" w:rsidRDefault="001F164D" w:rsidP="001F164D">
      <w:r>
        <w:t xml:space="preserve">    H #AAA C&gt;DS ALT8</w:t>
      </w:r>
    </w:p>
    <w:p w:rsidR="0042786C" w:rsidRDefault="0042786C" w:rsidP="001F164D">
      <w:r>
        <w:t xml:space="preserve">  </w:t>
      </w:r>
      <w:r w:rsidR="001F164D">
        <w:t>,A #CD C&gt;DS</w:t>
      </w:r>
    </w:p>
    <w:p w:rsidR="0042786C" w:rsidRDefault="0042786C" w:rsidP="0007222B">
      <w:r>
        <w:t xml:space="preserve">  </w:t>
      </w:r>
      <w:r w:rsidR="001F164D">
        <w:t>;,B #CF C&gt;DS</w:t>
      </w:r>
    </w:p>
    <w:p w:rsidR="0042786C" w:rsidRDefault="0042786C" w:rsidP="0007222B">
      <w:r>
        <w:t xml:space="preserve">  </w:t>
      </w:r>
      <w:r w:rsidR="001F164D">
        <w:t>;,C #DD C&gt;DS</w:t>
      </w:r>
    </w:p>
    <w:p w:rsidR="00461A94" w:rsidRDefault="0042786C" w:rsidP="0007222B">
      <w:r>
        <w:t xml:space="preserve">  </w:t>
      </w:r>
      <w:r w:rsidR="001F164D">
        <w:t>;,D #DF C&gt;D</w:t>
      </w:r>
    </w:p>
    <w:p w:rsidR="0007222B" w:rsidRDefault="0007222B" w:rsidP="0007222B">
      <w:pPr>
        <w:ind w:left="720" w:hanging="720"/>
      </w:pPr>
      <w:r>
        <w:t xml:space="preserve">                                     #A</w:t>
      </w:r>
      <w:r w:rsidR="00953D17">
        <w:t>b</w:t>
      </w:r>
    </w:p>
    <w:p w:rsidR="00F264E8" w:rsidRDefault="00F264E8" w:rsidP="00F264E8">
      <w:r>
        <w:lastRenderedPageBreak/>
        <w:t xml:space="preserve">          ,CALCULATOR ,ACTIVE</w:t>
      </w:r>
      <w:r w:rsidR="000175D8">
        <w:t xml:space="preserve">       </w:t>
      </w:r>
      <w:proofErr w:type="spellStart"/>
      <w:r w:rsidR="002B6B60">
        <w:t>a</w:t>
      </w:r>
      <w:r w:rsidR="000175D8" w:rsidRPr="000175D8">
        <w:t>#Ab</w:t>
      </w:r>
      <w:proofErr w:type="spellEnd"/>
    </w:p>
    <w:p w:rsidR="00306820" w:rsidRDefault="00306820" w:rsidP="00F264E8"/>
    <w:p w:rsidR="00F264E8" w:rsidRDefault="001134A0" w:rsidP="00F264E8">
      <w:r>
        <w:rPr>
          <w:noProof/>
        </w:rPr>
        <w:object w:dxaOrig="1440" w:dyaOrig="1440">
          <v:shape id="_x0000_s1308" type="#_x0000_t75" style="position:absolute;margin-left:0;margin-top:28.8pt;width:703.45pt;height:513.95pt;z-index:251703296;mso-position-horizontal-relative:text;mso-position-vertical-relative:text">
            <v:imagedata r:id="rId37" o:title=""/>
          </v:shape>
          <o:OLEObject Type="Embed" ProgID="CorelDraw.Graphic.18" ShapeID="_x0000_s1308" DrawAspect="Content" ObjectID="_1832996323" r:id="rId38"/>
        </w:object>
      </w:r>
      <w:r w:rsidR="00306820">
        <w:t>##</w:t>
      </w:r>
    </w:p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F264E8" w:rsidP="00F264E8"/>
    <w:p w:rsidR="00F264E8" w:rsidRDefault="00306820" w:rsidP="00F264E8">
      <w:r>
        <w:t>#</w:t>
      </w:r>
      <w:r w:rsidR="00C003DB">
        <w:t>'</w:t>
      </w:r>
    </w:p>
    <w:p w:rsidR="00C003DB" w:rsidRDefault="00C003DB" w:rsidP="00F264E8"/>
    <w:p w:rsidR="004F2009" w:rsidRDefault="004F2009" w:rsidP="00F264E8"/>
    <w:p w:rsidR="0088579B" w:rsidRDefault="0088579B" w:rsidP="00795476">
      <w:r>
        <w:t xml:space="preserve">                                     </w:t>
      </w:r>
      <w:r w:rsidRPr="0088579B">
        <w:t>#A</w:t>
      </w:r>
      <w:r w:rsidR="005651CA">
        <w:t>e</w:t>
      </w:r>
    </w:p>
    <w:p w:rsidR="004B3C74" w:rsidRDefault="00922A70" w:rsidP="00795476">
      <w:r w:rsidRPr="00922A70">
        <w:lastRenderedPageBreak/>
        <w:t xml:space="preserve">         ,S*OOL ,PLAY ,ATT5D.E</w:t>
      </w:r>
      <w:r w:rsidR="008A5CFA">
        <w:t xml:space="preserve">      </w:t>
      </w:r>
      <w:proofErr w:type="spellStart"/>
      <w:r w:rsidR="008A5CFA">
        <w:t>a#ad</w:t>
      </w:r>
      <w:proofErr w:type="spellEnd"/>
    </w:p>
    <w:p w:rsidR="00795476" w:rsidRDefault="001134A0" w:rsidP="00795476">
      <w:r>
        <w:rPr>
          <w:noProof/>
        </w:rPr>
        <w:object w:dxaOrig="1440" w:dyaOrig="1440">
          <v:shape id="_x0000_s1307" type="#_x0000_t75" style="position:absolute;margin-left:0;margin-top:28.8pt;width:636pt;height:510.3pt;z-index:251702272;mso-position-horizontal-relative:text;mso-position-vertical-relative:text">
            <v:imagedata r:id="rId39" o:title=""/>
          </v:shape>
          <o:OLEObject Type="Embed" ProgID="CorelDraw.Graphic.18" ShapeID="_x0000_s1307" DrawAspect="Content" ObjectID="_1832996324" r:id="rId40"/>
        </w:object>
      </w:r>
    </w:p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795476" w:rsidRDefault="00795476" w:rsidP="00795476"/>
    <w:p w:rsidR="00280C59" w:rsidRDefault="00280C59" w:rsidP="00795476"/>
    <w:p w:rsidR="00280C59" w:rsidRDefault="00280C59" w:rsidP="00795476"/>
    <w:p w:rsidR="00476C4E" w:rsidRDefault="00476C4E" w:rsidP="00795476"/>
    <w:p w:rsidR="008A5CFA" w:rsidRDefault="008A5CFA" w:rsidP="00795476"/>
    <w:p w:rsidR="008A5CFA" w:rsidRDefault="008A5CFA" w:rsidP="00795476"/>
    <w:p w:rsidR="00DA4B93" w:rsidRDefault="00DA4B93" w:rsidP="00795476"/>
    <w:p w:rsidR="00F4363E" w:rsidRDefault="00F4363E" w:rsidP="00795476"/>
    <w:p w:rsidR="008A5CFA" w:rsidRDefault="008A5CFA" w:rsidP="00795476"/>
    <w:p w:rsidR="00795476" w:rsidRDefault="00280C59" w:rsidP="00795476">
      <w:r>
        <w:t xml:space="preserve">                                     </w:t>
      </w:r>
      <w:r w:rsidR="00795476">
        <w:t>#A</w:t>
      </w:r>
      <w:r w:rsidR="00EC73C2">
        <w:t>h</w:t>
      </w:r>
    </w:p>
    <w:p w:rsidR="00AB666D" w:rsidRDefault="004160E2" w:rsidP="004160E2">
      <w:r>
        <w:lastRenderedPageBreak/>
        <w:t>#BE ,F\R /UD5TS 7 TRY+ TO F9D !</w:t>
      </w:r>
      <w:r w:rsidR="00AB666D">
        <w:t xml:space="preserve">      #ae</w:t>
      </w:r>
    </w:p>
    <w:p w:rsidR="004160E2" w:rsidRDefault="00AB666D" w:rsidP="004160E2">
      <w:r>
        <w:t xml:space="preserve">    </w:t>
      </w:r>
      <w:r w:rsidR="004160E2">
        <w:t>&gt;EA ( ?</w:t>
      </w:r>
      <w:r w:rsidR="0051054E">
        <w:t xml:space="preserve"> </w:t>
      </w:r>
      <w:r w:rsidR="004160E2">
        <w:t>RECTANGLE4</w:t>
      </w:r>
    </w:p>
    <w:p w:rsidR="004160E2" w:rsidRDefault="001134A0" w:rsidP="004160E2">
      <w:r>
        <w:rPr>
          <w:noProof/>
        </w:rPr>
        <w:object w:dxaOrig="1440" w:dyaOrig="1440">
          <v:shape id="_x0000_s1265" type="#_x0000_t75" style="position:absolute;margin-left:32.85pt;margin-top:26.7pt;width:245.95pt;height:142.05pt;z-index:251672576;mso-position-vertical-relative:text">
            <v:imagedata r:id="rId41" o:title=""/>
          </v:shape>
          <o:OLEObject Type="Embed" ProgID="CorelDraw.Graphic.18" ShapeID="_x0000_s1265" DrawAspect="Content" ObjectID="_1832996325" r:id="rId42"/>
        </w:object>
      </w:r>
    </w:p>
    <w:p w:rsidR="004160E2" w:rsidRDefault="004160E2" w:rsidP="004160E2"/>
    <w:p w:rsidR="004160E2" w:rsidRDefault="004160E2" w:rsidP="004160E2"/>
    <w:p w:rsidR="004160E2" w:rsidRDefault="004160E2" w:rsidP="004160E2"/>
    <w:p w:rsidR="004160E2" w:rsidRDefault="004160E2" w:rsidP="004160E2"/>
    <w:p w:rsidR="004160E2" w:rsidRDefault="004160E2" w:rsidP="004160E2"/>
    <w:p w:rsidR="004160E2" w:rsidRDefault="004160E2" w:rsidP="004160E2"/>
    <w:p w:rsidR="004160E2" w:rsidRDefault="004D05BB" w:rsidP="004160E2">
      <w:r>
        <w:t xml:space="preserve">    </w:t>
      </w:r>
      <w:r w:rsidR="00D75365">
        <w:t xml:space="preserve">  </w:t>
      </w:r>
      <w:r w:rsidR="00AB666D" w:rsidRPr="00AB666D">
        <w:t>,_! /</w:t>
      </w:r>
      <w:proofErr w:type="spellStart"/>
      <w:r w:rsidR="00AB666D" w:rsidRPr="00AB666D">
        <w:t>rategies</w:t>
      </w:r>
      <w:proofErr w:type="spellEnd"/>
      <w:r w:rsidR="00AB666D" w:rsidRPr="00AB666D">
        <w:t xml:space="preserve"> &gt;e 9 ? *&gt;t4</w:t>
      </w:r>
    </w:p>
    <w:p w:rsidR="004160E2" w:rsidRDefault="004160E2" w:rsidP="004160E2"/>
    <w:p w:rsidR="00AB666D" w:rsidRDefault="00AB666D" w:rsidP="004160E2">
      <w:r>
        <w:t>7777777777777777777777777777777777777777</w:t>
      </w:r>
    </w:p>
    <w:p w:rsidR="00AB666D" w:rsidRDefault="00AB666D" w:rsidP="004160E2">
      <w:r w:rsidRPr="00AB666D">
        <w:t>,"n     ,/</w:t>
      </w:r>
      <w:proofErr w:type="spellStart"/>
      <w:r w:rsidRPr="00AB666D">
        <w:t>rategy</w:t>
      </w:r>
      <w:proofErr w:type="spellEnd"/>
    </w:p>
    <w:p w:rsidR="00AB666D" w:rsidRDefault="00AB666D" w:rsidP="004160E2">
      <w:r w:rsidRPr="00AB666D">
        <w:t>"33333  "33333333333333333333</w:t>
      </w:r>
      <w:r w:rsidR="008F3CD0">
        <w:t>333333333</w:t>
      </w:r>
    </w:p>
    <w:p w:rsidR="00AB666D" w:rsidRDefault="00AB666D" w:rsidP="004160E2">
      <w:r w:rsidRPr="00AB666D">
        <w:t>,k5dra  ,add ! two side l5g?s tgr4 ,</w:t>
      </w:r>
      <w:proofErr w:type="spellStart"/>
      <w:r w:rsidRPr="00AB666D">
        <w:t>jason</w:t>
      </w:r>
      <w:proofErr w:type="spellEnd"/>
      <w:r w:rsidRPr="00AB666D">
        <w:t xml:space="preserve">  ,</w:t>
      </w:r>
      <w:proofErr w:type="spellStart"/>
      <w:r w:rsidRPr="00AB666D">
        <w:t>cov</w:t>
      </w:r>
      <w:proofErr w:type="spellEnd"/>
      <w:r w:rsidRPr="00AB666D">
        <w:t xml:space="preserve">] ! rectangle ) unit </w:t>
      </w:r>
      <w:proofErr w:type="spellStart"/>
      <w:r w:rsidRPr="00AB666D">
        <w:t>squ</w:t>
      </w:r>
      <w:proofErr w:type="spellEnd"/>
      <w:r w:rsidRPr="00AB666D">
        <w:t>&gt;e</w:t>
      </w:r>
    </w:p>
    <w:p w:rsidR="00AB666D" w:rsidRDefault="00AB666D" w:rsidP="004160E2">
      <w:r w:rsidRPr="00AB666D">
        <w:t xml:space="preserve">          tiles &amp; c.t !m4</w:t>
      </w:r>
    </w:p>
    <w:p w:rsidR="00AB666D" w:rsidRDefault="00AB666D" w:rsidP="004160E2">
      <w:r w:rsidRPr="00AB666D">
        <w:t>,</w:t>
      </w:r>
      <w:proofErr w:type="spellStart"/>
      <w:r w:rsidRPr="00AB666D">
        <w:t>ali</w:t>
      </w:r>
      <w:proofErr w:type="spellEnd"/>
      <w:r w:rsidRPr="00AB666D">
        <w:t xml:space="preserve">    ,multiply ! l5g? by ! wid?4 ,melv9  ,add ! two side l5g?s tgr1 !n</w:t>
      </w:r>
    </w:p>
    <w:p w:rsidR="00EB3E82" w:rsidRDefault="00AB666D" w:rsidP="004160E2">
      <w:r w:rsidRPr="00AB666D">
        <w:t xml:space="preserve">          multiply by #b4  </w:t>
      </w:r>
    </w:p>
    <w:p w:rsidR="00EB3E82" w:rsidRDefault="0011259A" w:rsidP="004160E2">
      <w:r>
        <w:t>gggggggggggggggggggggggggggggggggggggggg</w:t>
      </w:r>
    </w:p>
    <w:p w:rsidR="00AB666D" w:rsidRDefault="00AB666D" w:rsidP="004160E2"/>
    <w:p w:rsidR="0011259A" w:rsidRDefault="0011259A" w:rsidP="004160E2">
      <w:r>
        <w:t xml:space="preserve">      `.&lt;,"q &amp; </w:t>
      </w:r>
      <w:proofErr w:type="spellStart"/>
      <w:r>
        <w:t>answ</w:t>
      </w:r>
      <w:proofErr w:type="spellEnd"/>
      <w:r>
        <w:t>] *</w:t>
      </w:r>
      <w:proofErr w:type="spellStart"/>
      <w:r>
        <w:t>oices</w:t>
      </w:r>
      <w:proofErr w:type="spellEnd"/>
      <w:r>
        <w:t xml:space="preserve"> ,A1 ;,b1 ;,c</w:t>
      </w:r>
    </w:p>
    <w:p w:rsidR="00AB666D" w:rsidRDefault="0011259A" w:rsidP="004160E2">
      <w:r>
        <w:t xml:space="preserve">    &amp; ;</w:t>
      </w:r>
      <w:r w:rsidR="00DB271D">
        <w:t xml:space="preserve">,d &gt;e on ! </w:t>
      </w:r>
      <w:proofErr w:type="spellStart"/>
      <w:r w:rsidR="00DB271D">
        <w:t>foll</w:t>
      </w:r>
      <w:proofErr w:type="spellEnd"/>
      <w:r w:rsidR="00DB271D">
        <w:t>[+ page4`.&gt;</w:t>
      </w:r>
    </w:p>
    <w:p w:rsidR="00EB3E82" w:rsidRDefault="0051054E" w:rsidP="004160E2">
      <w:r>
        <w:t xml:space="preserve">                                     </w:t>
      </w:r>
      <w:r w:rsidRPr="0051054E">
        <w:t>#A</w:t>
      </w:r>
      <w:r w:rsidR="00613068">
        <w:t>i</w:t>
      </w:r>
    </w:p>
    <w:p w:rsidR="00B3327E" w:rsidRDefault="00B3327E" w:rsidP="008C7432">
      <w:r>
        <w:lastRenderedPageBreak/>
        <w:t xml:space="preserve">    </w:t>
      </w:r>
      <w:r w:rsidRPr="00B3327E">
        <w:t>,^: /</w:t>
      </w:r>
      <w:proofErr w:type="spellStart"/>
      <w:r w:rsidRPr="00B3327E">
        <w:t>rategies</w:t>
      </w:r>
      <w:proofErr w:type="spellEnd"/>
      <w:r w:rsidRPr="00B3327E">
        <w:t xml:space="preserve"> wd f9d ! </w:t>
      </w:r>
      <w:r>
        <w:t xml:space="preserve">         </w:t>
      </w:r>
      <w:proofErr w:type="spellStart"/>
      <w:r w:rsidR="005C56DD">
        <w:t>a</w:t>
      </w:r>
      <w:r>
        <w:t>#ae</w:t>
      </w:r>
      <w:proofErr w:type="spellEnd"/>
    </w:p>
    <w:p w:rsidR="00530D9F" w:rsidRDefault="00A81184" w:rsidP="008C7432">
      <w:r>
        <w:t xml:space="preserve">    </w:t>
      </w:r>
      <w:r w:rsidR="00B3327E" w:rsidRPr="00B3327E">
        <w:t>correct &gt;</w:t>
      </w:r>
      <w:proofErr w:type="spellStart"/>
      <w:r w:rsidR="00B3327E" w:rsidRPr="00B3327E">
        <w:t>ea</w:t>
      </w:r>
      <w:proofErr w:type="spellEnd"/>
      <w:r w:rsidR="00B3327E" w:rsidRPr="00B3327E">
        <w:t xml:space="preserve"> (</w:t>
      </w:r>
      <w:r w:rsidR="00B3327E">
        <w:t xml:space="preserve"> </w:t>
      </w:r>
      <w:r w:rsidR="00B3327E" w:rsidRPr="00B3327E">
        <w:t>! rectangle8</w:t>
      </w:r>
    </w:p>
    <w:p w:rsidR="00530D9F" w:rsidRDefault="00530D9F" w:rsidP="008C7432">
      <w:r>
        <w:t xml:space="preserve"> </w:t>
      </w:r>
      <w:r w:rsidR="00B3327E" w:rsidRPr="00B3327E">
        <w:t xml:space="preserve"> ,a ,k5dra's &amp; ,</w:t>
      </w:r>
      <w:proofErr w:type="spellStart"/>
      <w:r w:rsidR="00B3327E" w:rsidRPr="00B3327E">
        <w:t>jason's</w:t>
      </w:r>
      <w:proofErr w:type="spellEnd"/>
    </w:p>
    <w:p w:rsidR="00530D9F" w:rsidRDefault="00530D9F" w:rsidP="008C7432">
      <w:r>
        <w:t xml:space="preserve">  </w:t>
      </w:r>
      <w:r w:rsidR="00B3327E" w:rsidRPr="00B3327E">
        <w:t>;,b ,</w:t>
      </w:r>
      <w:proofErr w:type="spellStart"/>
      <w:r w:rsidR="00B3327E" w:rsidRPr="00B3327E">
        <w:t>jason's</w:t>
      </w:r>
      <w:proofErr w:type="spellEnd"/>
      <w:r w:rsidR="00B3327E" w:rsidRPr="00B3327E">
        <w:t xml:space="preserve"> &amp;</w:t>
      </w:r>
      <w:r>
        <w:t xml:space="preserve"> </w:t>
      </w:r>
      <w:r w:rsidR="00B3327E" w:rsidRPr="00B3327E">
        <w:t>,</w:t>
      </w:r>
      <w:proofErr w:type="spellStart"/>
      <w:r w:rsidR="00B3327E" w:rsidRPr="00B3327E">
        <w:t>ali's</w:t>
      </w:r>
      <w:proofErr w:type="spellEnd"/>
    </w:p>
    <w:p w:rsidR="00530D9F" w:rsidRDefault="00530D9F" w:rsidP="008C7432">
      <w:r>
        <w:t xml:space="preserve">  </w:t>
      </w:r>
      <w:r w:rsidR="00B3327E" w:rsidRPr="00B3327E">
        <w:t>;,c ,</w:t>
      </w:r>
      <w:proofErr w:type="spellStart"/>
      <w:r w:rsidR="00B3327E" w:rsidRPr="00B3327E">
        <w:t>ali's</w:t>
      </w:r>
      <w:proofErr w:type="spellEnd"/>
      <w:r w:rsidR="00B3327E" w:rsidRPr="00B3327E">
        <w:t xml:space="preserve"> &amp; ,melv9's</w:t>
      </w:r>
    </w:p>
    <w:p w:rsidR="00D25C4E" w:rsidRDefault="00530D9F" w:rsidP="008C7432">
      <w:r>
        <w:t xml:space="preserve">  </w:t>
      </w:r>
      <w:r w:rsidR="00B3327E" w:rsidRPr="00B3327E">
        <w:t>;,d ,k5dra's &amp; ,melv9's</w:t>
      </w:r>
    </w:p>
    <w:p w:rsidR="006A17CA" w:rsidRDefault="00C65E90" w:rsidP="008C7432">
      <w:r w:rsidRPr="00C65E90">
        <w:t>-------------------------------------</w:t>
      </w:r>
      <w:r w:rsidR="006A17CA">
        <w:t>#</w:t>
      </w:r>
      <w:proofErr w:type="spellStart"/>
      <w:r w:rsidR="006A17CA">
        <w:t>af</w:t>
      </w:r>
      <w:proofErr w:type="spellEnd"/>
    </w:p>
    <w:p w:rsidR="006A17CA" w:rsidRDefault="008C7432" w:rsidP="008C7432">
      <w:r>
        <w:t>#BF ,: FRAC;N</w:t>
      </w:r>
      <w:r w:rsidR="00530D9F">
        <w:t xml:space="preserve"> </w:t>
      </w:r>
      <w:r>
        <w:t>IS REPRES5T$ BY ! 4T.E F</w:t>
      </w:r>
    </w:p>
    <w:p w:rsidR="008C7432" w:rsidRDefault="008C7432" w:rsidP="008C7432">
      <w:r>
        <w:t xml:space="preserve"> </w:t>
      </w:r>
      <w:r w:rsidR="006A17CA">
        <w:t xml:space="preserve">   </w:t>
      </w:r>
      <w:r>
        <w:t>;,H TO ;,J8</w:t>
      </w:r>
    </w:p>
    <w:p w:rsidR="008C7432" w:rsidRDefault="001134A0" w:rsidP="008C7432">
      <w:r>
        <w:rPr>
          <w:noProof/>
        </w:rPr>
        <w:object w:dxaOrig="1440" w:dyaOrig="1440">
          <v:shape id="_x0000_s1274" type="#_x0000_t75" style="position:absolute;margin-left:0;margin-top:28.8pt;width:574.45pt;height:90.75pt;z-index:251681792;mso-position-vertical-relative:text">
            <v:imagedata r:id="rId43" o:title=""/>
          </v:shape>
          <o:OLEObject Type="Embed" ProgID="CorelDraw.Graphic.18" ShapeID="_x0000_s1274" DrawAspect="Content" ObjectID="_1832996326" r:id="rId44"/>
        </w:object>
      </w:r>
    </w:p>
    <w:p w:rsidR="008C7432" w:rsidRDefault="008C7432" w:rsidP="008C7432"/>
    <w:p w:rsidR="008C7432" w:rsidRDefault="008C7432" w:rsidP="008C7432"/>
    <w:p w:rsidR="008C7432" w:rsidRDefault="008C7432" w:rsidP="008C7432"/>
    <w:p w:rsidR="008C7432" w:rsidRDefault="008C7432" w:rsidP="008C7432"/>
    <w:p w:rsidR="008C7432" w:rsidRDefault="008C7432" w:rsidP="008C7432">
      <w:r>
        <w:t xml:space="preserve">  ,A #A/C</w:t>
      </w:r>
    </w:p>
    <w:p w:rsidR="008C7432" w:rsidRDefault="008C7432" w:rsidP="008C7432">
      <w:r>
        <w:t xml:space="preserve">  ;,B #B/F</w:t>
      </w:r>
    </w:p>
    <w:p w:rsidR="008C7432" w:rsidRDefault="008C7432" w:rsidP="008C7432">
      <w:r>
        <w:t xml:space="preserve">  ;,C #C/F</w:t>
      </w:r>
    </w:p>
    <w:p w:rsidR="008C7432" w:rsidRDefault="008C7432" w:rsidP="008C7432">
      <w:r>
        <w:t xml:space="preserve">  ;,D #C/C</w:t>
      </w:r>
    </w:p>
    <w:p w:rsidR="00C77BAC" w:rsidRDefault="00C77BAC" w:rsidP="00581866"/>
    <w:p w:rsidR="00C77BAC" w:rsidRDefault="00C77BAC" w:rsidP="00581866"/>
    <w:p w:rsidR="00C77BAC" w:rsidRDefault="00C77BAC" w:rsidP="00581866"/>
    <w:p w:rsidR="00C77BAC" w:rsidRDefault="00C77BAC" w:rsidP="00581866"/>
    <w:p w:rsidR="00C77BAC" w:rsidRDefault="00C77BAC" w:rsidP="00581866"/>
    <w:p w:rsidR="00C77BAC" w:rsidRDefault="00C77BAC" w:rsidP="00581866"/>
    <w:p w:rsidR="00C77BAC" w:rsidRDefault="00723A04" w:rsidP="00581866">
      <w:r w:rsidRPr="00723A04">
        <w:t xml:space="preserve">                                     #</w:t>
      </w:r>
      <w:proofErr w:type="spellStart"/>
      <w:r w:rsidR="002C53A2">
        <w:t>bj</w:t>
      </w:r>
      <w:proofErr w:type="spellEnd"/>
    </w:p>
    <w:p w:rsidR="00581866" w:rsidRDefault="00C77BAC" w:rsidP="00581866">
      <w:r w:rsidRPr="00C77BAC">
        <w:lastRenderedPageBreak/>
        <w:t xml:space="preserve">#BG ,: FRAC;N MODEL %[S #A/C </w:t>
      </w:r>
      <w:r>
        <w:t xml:space="preserve">      </w:t>
      </w:r>
      <w:r w:rsidR="00424559">
        <w:t xml:space="preserve"> </w:t>
      </w:r>
      <w:r w:rsidR="00581866">
        <w:t>A#AF</w:t>
      </w:r>
    </w:p>
    <w:p w:rsidR="00581866" w:rsidRDefault="004701E3" w:rsidP="00581866">
      <w:r>
        <w:t xml:space="preserve">    </w:t>
      </w:r>
      <w:r w:rsidR="00581866">
        <w:t>%AD$8</w:t>
      </w:r>
    </w:p>
    <w:p w:rsidR="00581866" w:rsidRDefault="00581866" w:rsidP="00581866">
      <w:r>
        <w:t xml:space="preserve">      `.&lt;,texture 9dicates %ad$ &gt;ea4`.&gt;</w:t>
      </w:r>
    </w:p>
    <w:p w:rsidR="00581866" w:rsidRDefault="00581866" w:rsidP="00581866"/>
    <w:p w:rsidR="00581866" w:rsidRDefault="00581866" w:rsidP="00581866">
      <w:r>
        <w:t xml:space="preserve">  ,A           ;,B</w:t>
      </w:r>
    </w:p>
    <w:p w:rsidR="00581866" w:rsidRDefault="001F56CC" w:rsidP="00581866">
      <w:r>
        <w:rPr>
          <w:noProof/>
        </w:rPr>
        <w:object w:dxaOrig="1440" w:dyaOrig="1440">
          <v:shape id="_x0000_s1305" type="#_x0000_t75" style="position:absolute;margin-left:267.9pt;margin-top:9.85pt;width:115.05pt;height:115.25pt;z-index:251701248;mso-position-vertical-relative:text">
            <v:imagedata r:id="rId45" o:title=""/>
          </v:shape>
          <o:OLEObject Type="Embed" ProgID="CorelDraw.Graphic.18" ShapeID="_x0000_s1305" DrawAspect="Content" ObjectID="_1832996327" r:id="rId46"/>
        </w:object>
      </w:r>
      <w:r>
        <w:rPr>
          <w:noProof/>
        </w:rPr>
        <w:object w:dxaOrig="1440" w:dyaOrig="1440">
          <v:shape id="_x0000_s1304" type="#_x0000_t75" style="position:absolute;margin-left:33.9pt;margin-top:11pt;width:114.95pt;height:115.15pt;z-index:251700224;mso-position-vertical-relative:text">
            <v:imagedata r:id="rId47" o:title=""/>
          </v:shape>
          <o:OLEObject Type="Embed" ProgID="CorelDraw.Graphic.18" ShapeID="_x0000_s1304" DrawAspect="Content" ObjectID="_1832996328" r:id="rId48"/>
        </w:object>
      </w:r>
    </w:p>
    <w:p w:rsidR="00581866" w:rsidRDefault="00581866" w:rsidP="00581866"/>
    <w:p w:rsidR="00581866" w:rsidRDefault="00581866" w:rsidP="00581866"/>
    <w:p w:rsidR="003F6AD7" w:rsidRDefault="003F6AD7" w:rsidP="00581866"/>
    <w:p w:rsidR="00581866" w:rsidRDefault="00581866" w:rsidP="00581866"/>
    <w:p w:rsidR="00581866" w:rsidRDefault="00581866" w:rsidP="00581866">
      <w:r>
        <w:t xml:space="preserve">  ;,C          ;,D</w:t>
      </w:r>
    </w:p>
    <w:p w:rsidR="00581866" w:rsidRDefault="001F56CC" w:rsidP="00581866">
      <w:r>
        <w:rPr>
          <w:noProof/>
        </w:rPr>
        <w:object w:dxaOrig="1440" w:dyaOrig="1440">
          <v:shape id="_x0000_s1302" type="#_x0000_t75" style="position:absolute;margin-left:270pt;margin-top:12.6pt;width:114.6pt;height:115.25pt;z-index:251698176;mso-position-vertical-relative:text">
            <v:imagedata r:id="rId49" o:title=""/>
          </v:shape>
          <o:OLEObject Type="Embed" ProgID="CorelDraw.Graphic.18" ShapeID="_x0000_s1302" DrawAspect="Content" ObjectID="_1832996329" r:id="rId50"/>
        </w:object>
      </w:r>
      <w:r>
        <w:rPr>
          <w:noProof/>
        </w:rPr>
        <w:object w:dxaOrig="1440" w:dyaOrig="1440">
          <v:shape id="_x0000_s1303" type="#_x0000_t75" style="position:absolute;margin-left:33.9pt;margin-top:13.2pt;width:114.95pt;height:115.65pt;z-index:251699200;mso-position-vertical-relative:text">
            <v:imagedata r:id="rId51" o:title=""/>
          </v:shape>
          <o:OLEObject Type="Embed" ProgID="CorelDraw.Graphic.18" ShapeID="_x0000_s1303" DrawAspect="Content" ObjectID="_1832996330" r:id="rId52"/>
        </w:object>
      </w:r>
    </w:p>
    <w:p w:rsidR="00581866" w:rsidRDefault="00581866" w:rsidP="00581866"/>
    <w:p w:rsidR="008C7432" w:rsidRDefault="008C7432" w:rsidP="008C7432"/>
    <w:p w:rsidR="00DB1FAE" w:rsidRDefault="00DB1FAE" w:rsidP="00E65583"/>
    <w:p w:rsidR="003F6AD7" w:rsidRDefault="003F6AD7" w:rsidP="00E65583"/>
    <w:p w:rsidR="009B31E2" w:rsidRDefault="00D55FBC" w:rsidP="00E65583">
      <w:r>
        <w:t>-------------------------------------</w:t>
      </w:r>
      <w:r w:rsidRPr="00D55FBC">
        <w:t>#a</w:t>
      </w:r>
      <w:r w:rsidR="00CE5775">
        <w:t>g</w:t>
      </w:r>
    </w:p>
    <w:p w:rsidR="00AE3899" w:rsidRDefault="00E65583" w:rsidP="00E65583">
      <w:r>
        <w:t>#BH ,A P5TAGON HAS SIDES )</w:t>
      </w:r>
      <w:r w:rsidR="000B49A8">
        <w:t xml:space="preserve"> </w:t>
      </w:r>
      <w:r w:rsidR="005448E3" w:rsidRPr="005448E3">
        <w:t>EQUAL</w:t>
      </w:r>
      <w:r w:rsidR="000B49A8">
        <w:t xml:space="preserve"> </w:t>
      </w:r>
      <w:r>
        <w:t>L5G?S4</w:t>
      </w:r>
    </w:p>
    <w:p w:rsidR="00AE3899" w:rsidRDefault="00AE3899" w:rsidP="00E65583">
      <w:r>
        <w:t xml:space="preserve">    </w:t>
      </w:r>
      <w:r w:rsidR="00E65583">
        <w:t>,! P]IMET] ( ! P5TAGON</w:t>
      </w:r>
      <w:r w:rsidR="000B49A8">
        <w:t xml:space="preserve"> </w:t>
      </w:r>
      <w:r w:rsidR="00E65583">
        <w:t>IS #CE UNITS4</w:t>
      </w:r>
    </w:p>
    <w:p w:rsidR="00E65583" w:rsidRDefault="00E65583" w:rsidP="00E65583">
      <w:r>
        <w:t xml:space="preserve"> </w:t>
      </w:r>
      <w:r w:rsidR="00AE3899">
        <w:t xml:space="preserve">   </w:t>
      </w:r>
      <w:r>
        <w:t>,H[ L;G IS EA* SIDE8</w:t>
      </w:r>
    </w:p>
    <w:p w:rsidR="00E65583" w:rsidRDefault="00E65583" w:rsidP="00E65583">
      <w:r>
        <w:t xml:space="preserve">  ,A #F UNITS</w:t>
      </w:r>
    </w:p>
    <w:p w:rsidR="00E65583" w:rsidRDefault="00E65583" w:rsidP="00E65583">
      <w:r>
        <w:t xml:space="preserve">  ;,B #G UNITS</w:t>
      </w:r>
    </w:p>
    <w:p w:rsidR="00E65583" w:rsidRDefault="00E65583" w:rsidP="00E65583">
      <w:r>
        <w:t xml:space="preserve">  ;,C #H UNITS</w:t>
      </w:r>
    </w:p>
    <w:p w:rsidR="00A262BF" w:rsidRDefault="00E65583" w:rsidP="00E422E4">
      <w:r>
        <w:t xml:space="preserve">  ;,D #I UNITS</w:t>
      </w:r>
    </w:p>
    <w:p w:rsidR="00144C39" w:rsidRDefault="00A262BF" w:rsidP="00E422E4">
      <w:r>
        <w:t xml:space="preserve">              </w:t>
      </w:r>
      <w:r w:rsidR="003F6AD7">
        <w:t xml:space="preserve"> </w:t>
      </w:r>
      <w:r w:rsidR="003F2D6F" w:rsidRPr="003F2D6F">
        <w:t xml:space="preserve">                      #</w:t>
      </w:r>
      <w:proofErr w:type="spellStart"/>
      <w:r w:rsidR="002B232A">
        <w:t>b</w:t>
      </w:r>
      <w:r w:rsidR="00BB7077">
        <w:t>a</w:t>
      </w:r>
      <w:proofErr w:type="spellEnd"/>
    </w:p>
    <w:p w:rsidR="00E422E4" w:rsidRDefault="00E422E4" w:rsidP="00E422E4">
      <w:r>
        <w:lastRenderedPageBreak/>
        <w:t>#BI ,! F\R?- &amp; FIF?-GRADE CLASSES   A#AG</w:t>
      </w:r>
    </w:p>
    <w:p w:rsidR="00E422E4" w:rsidRDefault="00E422E4" w:rsidP="00E422E4">
      <w:r>
        <w:t xml:space="preserve">    AT AN ELE;T&gt;Y S*OOL MADE @S#FGD ALT</w:t>
      </w:r>
    </w:p>
    <w:p w:rsidR="00E422E4" w:rsidRDefault="00E422E4" w:rsidP="00E422E4">
      <w:r>
        <w:t xml:space="preserve">    AT A S*OOL Y&gt;D SALE4 ,! FIF?-GRADE</w:t>
      </w:r>
    </w:p>
    <w:p w:rsidR="00E422E4" w:rsidRDefault="00E422E4" w:rsidP="00E422E4">
      <w:r>
        <w:t xml:space="preserve">    CLASSES MADE @S#CIA4 ,H[ M* M"OY DID</w:t>
      </w:r>
    </w:p>
    <w:p w:rsidR="00E422E4" w:rsidRDefault="00E422E4" w:rsidP="00E422E4">
      <w:r>
        <w:t xml:space="preserve">    ! F\R?-GRADE CLASSES MAKE8</w:t>
      </w:r>
    </w:p>
    <w:p w:rsidR="00E422E4" w:rsidRDefault="00E422E4" w:rsidP="00E422E4">
      <w:r>
        <w:t xml:space="preserve">  ,A @S#A1JFE</w:t>
      </w:r>
    </w:p>
    <w:p w:rsidR="00E422E4" w:rsidRDefault="00E422E4" w:rsidP="00E422E4">
      <w:r>
        <w:t xml:space="preserve">  ;,B @S#IFE</w:t>
      </w:r>
    </w:p>
    <w:p w:rsidR="00E422E4" w:rsidRDefault="00E422E4" w:rsidP="00E422E4">
      <w:r>
        <w:t xml:space="preserve">  ;,C @S#CBC</w:t>
      </w:r>
    </w:p>
    <w:p w:rsidR="00E422E4" w:rsidRDefault="00E422E4" w:rsidP="00E422E4">
      <w:r>
        <w:t xml:space="preserve">  ;,D @S#BHC</w:t>
      </w:r>
    </w:p>
    <w:p w:rsidR="00AB2B76" w:rsidRDefault="00AB2B76" w:rsidP="00E422E4">
      <w:r>
        <w:t>#CJ ,: /ATE;T IS TRUE AB ^!</w:t>
      </w:r>
      <w:r w:rsidR="00EA755B">
        <w:t xml:space="preserve"> </w:t>
      </w:r>
      <w:r w:rsidR="00EA755B" w:rsidRPr="00EA755B">
        <w:t>%APES8</w:t>
      </w:r>
    </w:p>
    <w:p w:rsidR="00AB2B76" w:rsidRDefault="001134A0" w:rsidP="00AB2B76">
      <w:r>
        <w:rPr>
          <w:noProof/>
        </w:rPr>
        <w:object w:dxaOrig="1440" w:dyaOrig="1440">
          <v:shape id="_x0000_s1275" type="#_x0000_t75" style="position:absolute;margin-left:36pt;margin-top:28.8pt;width:502.15pt;height:114.25pt;z-index:251682816;mso-position-vertical-relative:text">
            <v:imagedata r:id="rId53" o:title=""/>
          </v:shape>
          <o:OLEObject Type="Embed" ProgID="CorelDraw.Graphic.18" ShapeID="_x0000_s1275" DrawAspect="Content" ObjectID="_1832996331" r:id="rId54"/>
        </w:object>
      </w:r>
    </w:p>
    <w:p w:rsidR="00AB2B76" w:rsidRDefault="00AB2B76" w:rsidP="00AB2B76"/>
    <w:p w:rsidR="00AB2B76" w:rsidRDefault="00AB2B76" w:rsidP="00AB2B76"/>
    <w:p w:rsidR="00AB2B76" w:rsidRDefault="00AB2B76" w:rsidP="00AB2B76"/>
    <w:p w:rsidR="00AB2B76" w:rsidRDefault="00AB2B76" w:rsidP="00AB2B76"/>
    <w:p w:rsidR="00AB2B76" w:rsidRDefault="00AB2B76" w:rsidP="00AB2B76"/>
    <w:p w:rsidR="00AB2B76" w:rsidRDefault="00AB2B76" w:rsidP="00AB2B76">
      <w:r>
        <w:t xml:space="preserve">  ,A ,BO? %APES H F\R V]TICES4</w:t>
      </w:r>
    </w:p>
    <w:p w:rsidR="00AB2B76" w:rsidRDefault="00AB2B76" w:rsidP="00AB2B76">
      <w:r>
        <w:t xml:space="preserve">  ;,B ,BO? %APES H F\R EQUAL SIDES4</w:t>
      </w:r>
    </w:p>
    <w:p w:rsidR="00AB2B76" w:rsidRDefault="00AB2B76" w:rsidP="00AB2B76">
      <w:r>
        <w:t xml:space="preserve">  ;,C ,BO? %APES H SLANT$ L9ES4</w:t>
      </w:r>
    </w:p>
    <w:p w:rsidR="00AB2B76" w:rsidRDefault="00AB2B76" w:rsidP="00AB2B76">
      <w:r>
        <w:t xml:space="preserve">  ;,D ,BO? %APES H TWO SETS ( P&gt;ALLEL</w:t>
      </w:r>
    </w:p>
    <w:p w:rsidR="00AB2B76" w:rsidRDefault="00AB2B76" w:rsidP="00AB2B76">
      <w:r>
        <w:t xml:space="preserve">    L9ES4</w:t>
      </w:r>
    </w:p>
    <w:p w:rsidR="00C4681C" w:rsidRDefault="00C4681C" w:rsidP="00AB2B76"/>
    <w:p w:rsidR="008C1E32" w:rsidRDefault="008C1E32" w:rsidP="00AB2B76"/>
    <w:p w:rsidR="00C3638E" w:rsidRDefault="00C3638E" w:rsidP="00AB2B76"/>
    <w:p w:rsidR="00C4681C" w:rsidRDefault="0064160E" w:rsidP="00AB2B76">
      <w:r w:rsidRPr="0064160E">
        <w:t xml:space="preserve">                                     #B</w:t>
      </w:r>
      <w:r w:rsidR="00016F7A">
        <w:t>b</w:t>
      </w:r>
    </w:p>
    <w:p w:rsidR="00353AE7" w:rsidRDefault="00353AE7" w:rsidP="00353AE7">
      <w:r>
        <w:lastRenderedPageBreak/>
        <w:t>#CC ,A FRAC;N ( ? FIGURE IS %AD$4    #AI</w:t>
      </w:r>
    </w:p>
    <w:p w:rsidR="009B391C" w:rsidRDefault="00F311BE" w:rsidP="00353AE7">
      <w:r w:rsidRPr="00F311BE">
        <w:t xml:space="preserve">      `.&lt;,texture 9dicates %ad$ &gt;ea4`.&gt;</w:t>
      </w:r>
    </w:p>
    <w:p w:rsidR="00353AE7" w:rsidRDefault="001134A0" w:rsidP="00353AE7">
      <w:r>
        <w:rPr>
          <w:noProof/>
        </w:rPr>
        <w:object w:dxaOrig="1440" w:dyaOrig="1440">
          <v:shape id="_x0000_s1286" type="#_x0000_t75" style="position:absolute;margin-left:36pt;margin-top:28.8pt;width:164.05pt;height:143.05pt;z-index:251694080;mso-position-vertical-relative:text">
            <v:imagedata r:id="rId55" o:title=""/>
          </v:shape>
          <o:OLEObject Type="Embed" ProgID="CorelDraw.Graphic.18" ShapeID="_x0000_s1286" DrawAspect="Content" ObjectID="_1832996332" r:id="rId56"/>
        </w:object>
      </w:r>
    </w:p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>
      <w:r>
        <w:t xml:space="preserve">    ,: *OICE IS A FRAC;N T IS LESS ?AN</w:t>
      </w:r>
      <w:r w:rsidR="001F45FE">
        <w:t xml:space="preserve"> !</w:t>
      </w:r>
    </w:p>
    <w:p w:rsidR="00353AE7" w:rsidRDefault="00353AE7" w:rsidP="00353AE7">
      <w:r>
        <w:t xml:space="preserve">    %AD$ FRAC;N ( ! FIGURE8</w:t>
      </w:r>
    </w:p>
    <w:p w:rsidR="00353AE7" w:rsidRDefault="00353AE7" w:rsidP="00353AE7">
      <w:r>
        <w:t xml:space="preserve">  ,A #B/C</w:t>
      </w:r>
    </w:p>
    <w:p w:rsidR="00353AE7" w:rsidRDefault="00353AE7" w:rsidP="00353AE7">
      <w:r>
        <w:t xml:space="preserve">  ;,B #B/H</w:t>
      </w:r>
    </w:p>
    <w:p w:rsidR="00353AE7" w:rsidRDefault="00353AE7" w:rsidP="00353AE7">
      <w:r>
        <w:t xml:space="preserve">  ;,C #B/B</w:t>
      </w:r>
    </w:p>
    <w:p w:rsidR="00353AE7" w:rsidRDefault="00353AE7" w:rsidP="00353AE7">
      <w:r>
        <w:t xml:space="preserve">  ;,D #B/D</w:t>
      </w:r>
    </w:p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353AE7" w:rsidRDefault="00353AE7" w:rsidP="00353AE7"/>
    <w:p w:rsidR="00861B9F" w:rsidRDefault="00861B9F" w:rsidP="00353AE7"/>
    <w:p w:rsidR="005A496A" w:rsidRDefault="00353AE7" w:rsidP="00353AE7">
      <w:r>
        <w:t xml:space="preserve">                                     #B</w:t>
      </w:r>
      <w:r w:rsidR="00E47225">
        <w:t>d</w:t>
      </w:r>
    </w:p>
    <w:p w:rsidR="0061293F" w:rsidRDefault="0061293F" w:rsidP="0061293F">
      <w:r>
        <w:lastRenderedPageBreak/>
        <w:t>#CD ,A RECTANGUL&gt; G&gt;D5 IS %[N4       #BJ</w:t>
      </w:r>
    </w:p>
    <w:p w:rsidR="0061293F" w:rsidRDefault="0061293F" w:rsidP="0061293F"/>
    <w:p w:rsidR="0061293F" w:rsidRDefault="001134A0" w:rsidP="0061293F">
      <w:r>
        <w:rPr>
          <w:noProof/>
        </w:rPr>
        <w:object w:dxaOrig="1440" w:dyaOrig="1440">
          <v:shape id="_x0000_s1276" type="#_x0000_t75" style="position:absolute;margin-left:33.8pt;margin-top:6.1pt;width:310.3pt;height:183.65pt;z-index:251683840;mso-position-vertical-relative:text">
            <v:imagedata r:id="rId57" o:title=""/>
          </v:shape>
          <o:OLEObject Type="Embed" ProgID="CorelDraw.Graphic.18" ShapeID="_x0000_s1276" DrawAspect="Content" ObjectID="_1832996333" r:id="rId58"/>
        </w:object>
      </w:r>
    </w:p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9100A8" w:rsidRDefault="009100A8" w:rsidP="0061293F"/>
    <w:p w:rsidR="0061293F" w:rsidRDefault="0061293F" w:rsidP="0061293F">
      <w:r>
        <w:t xml:space="preserve">    ,:AT IS ! &gt;EA ( ! G&gt;D58</w:t>
      </w:r>
    </w:p>
    <w:p w:rsidR="0061293F" w:rsidRDefault="0061293F" w:rsidP="0061293F">
      <w:r>
        <w:t xml:space="preserve">  ,A #AG SQU&gt;E FEET</w:t>
      </w:r>
    </w:p>
    <w:p w:rsidR="0061293F" w:rsidRDefault="0061293F" w:rsidP="0061293F">
      <w:r>
        <w:t xml:space="preserve">  ;,B #CD SQU&gt;E FEET</w:t>
      </w:r>
    </w:p>
    <w:p w:rsidR="0061293F" w:rsidRDefault="0061293F" w:rsidP="0061293F">
      <w:r>
        <w:t xml:space="preserve">  ;,C #GB SQU&gt;E FEET</w:t>
      </w:r>
    </w:p>
    <w:p w:rsidR="0061293F" w:rsidRDefault="0061293F" w:rsidP="0061293F">
      <w:r>
        <w:t xml:space="preserve">  ;,D #HA SQU&gt;E FEET</w:t>
      </w:r>
    </w:p>
    <w:p w:rsidR="00A7208D" w:rsidRDefault="00A7208D" w:rsidP="0061293F"/>
    <w:p w:rsidR="00A7208D" w:rsidRDefault="00A7208D" w:rsidP="0061293F"/>
    <w:p w:rsidR="00A7208D" w:rsidRDefault="00A7208D" w:rsidP="0061293F"/>
    <w:p w:rsidR="00A7208D" w:rsidRDefault="00A7208D" w:rsidP="0061293F"/>
    <w:p w:rsidR="00A7208D" w:rsidRDefault="00A7208D" w:rsidP="0061293F"/>
    <w:p w:rsidR="00A7208D" w:rsidRDefault="00A7208D" w:rsidP="0061293F"/>
    <w:p w:rsidR="00A7208D" w:rsidRDefault="00A7208D" w:rsidP="0061293F"/>
    <w:p w:rsidR="00A7208D" w:rsidRDefault="00A7208D" w:rsidP="0061293F"/>
    <w:p w:rsidR="00A7208D" w:rsidRDefault="00A7208D" w:rsidP="0061293F"/>
    <w:p w:rsidR="00A7208D" w:rsidRDefault="009836B9" w:rsidP="0061293F">
      <w:r>
        <w:t xml:space="preserve">                                     #b</w:t>
      </w:r>
      <w:r w:rsidR="00752B9B">
        <w:t>e</w:t>
      </w:r>
    </w:p>
    <w:p w:rsidR="00A7208D" w:rsidRDefault="0061293F" w:rsidP="0061293F">
      <w:r>
        <w:lastRenderedPageBreak/>
        <w:t>#CE ,ON : NUMB] L9E DOES ;N H A</w:t>
      </w:r>
      <w:r w:rsidR="00A7208D">
        <w:t xml:space="preserve">      #</w:t>
      </w:r>
      <w:proofErr w:type="spellStart"/>
      <w:r w:rsidR="00A7208D">
        <w:t>ba</w:t>
      </w:r>
      <w:proofErr w:type="spellEnd"/>
    </w:p>
    <w:p w:rsidR="0061293F" w:rsidRDefault="00A7208D" w:rsidP="0061293F">
      <w:r>
        <w:t xml:space="preserve">   </w:t>
      </w:r>
      <w:r w:rsidR="0061293F">
        <w:t xml:space="preserve"> VALUE ( #B/F8</w:t>
      </w:r>
    </w:p>
    <w:p w:rsidR="0061293F" w:rsidRDefault="0061293F" w:rsidP="0061293F">
      <w:r>
        <w:t xml:space="preserve">  ,A</w:t>
      </w:r>
    </w:p>
    <w:p w:rsidR="0061293F" w:rsidRDefault="001134A0" w:rsidP="0061293F">
      <w:r>
        <w:rPr>
          <w:noProof/>
        </w:rPr>
        <w:object w:dxaOrig="1440" w:dyaOrig="1440">
          <v:shape id="_x0000_s1277" type="#_x0000_t75" style="position:absolute;margin-left:-6.25pt;margin-top:25.65pt;width:536.4pt;height:155.4pt;z-index:251684864;mso-position-vertical-relative:text">
            <v:imagedata r:id="rId59" o:title=""/>
          </v:shape>
          <o:OLEObject Type="Embed" ProgID="CorelDraw.Graphic.18" ShapeID="_x0000_s1277" DrawAspect="Content" ObjectID="_1832996334" r:id="rId60"/>
        </w:object>
      </w:r>
    </w:p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E779A7" w:rsidRDefault="00E779A7" w:rsidP="0061293F"/>
    <w:p w:rsidR="00E779A7" w:rsidRDefault="00E779A7" w:rsidP="0061293F"/>
    <w:p w:rsidR="0061293F" w:rsidRDefault="00E779A7" w:rsidP="0061293F">
      <w:r>
        <w:t xml:space="preserve">  </w:t>
      </w:r>
      <w:r w:rsidR="00561A10" w:rsidRPr="00561A10">
        <w:t>;,B</w:t>
      </w:r>
    </w:p>
    <w:p w:rsidR="0061293F" w:rsidRDefault="001134A0" w:rsidP="0061293F">
      <w:r>
        <w:rPr>
          <w:noProof/>
        </w:rPr>
        <w:object w:dxaOrig="1440" w:dyaOrig="1440">
          <v:shape id="_x0000_s1278" type="#_x0000_t75" style="position:absolute;margin-left:-5pt;margin-top:25.65pt;width:536.4pt;height:155.4pt;z-index:251685888;mso-position-horizontal-relative:text;mso-position-vertical-relative:text">
            <v:imagedata r:id="rId61" o:title=""/>
          </v:shape>
          <o:OLEObject Type="Embed" ProgID="CorelDraw.Graphic.18" ShapeID="_x0000_s1278" DrawAspect="Content" ObjectID="_1832996335" r:id="rId62"/>
        </w:object>
      </w:r>
    </w:p>
    <w:p w:rsidR="0061293F" w:rsidRDefault="0061293F" w:rsidP="0061293F"/>
    <w:p w:rsidR="0061293F" w:rsidRDefault="0061293F" w:rsidP="0061293F"/>
    <w:p w:rsidR="00561A10" w:rsidRDefault="00561A10" w:rsidP="0061293F"/>
    <w:p w:rsidR="0061293F" w:rsidRDefault="0061293F" w:rsidP="0061293F"/>
    <w:p w:rsidR="0061293F" w:rsidRDefault="0061293F" w:rsidP="0061293F"/>
    <w:p w:rsidR="0061293F" w:rsidRDefault="0061293F" w:rsidP="0061293F"/>
    <w:p w:rsidR="008877AC" w:rsidRDefault="008877AC" w:rsidP="0061293F">
      <w:r>
        <w:t xml:space="preserve">      `.&lt;,</w:t>
      </w:r>
      <w:proofErr w:type="spellStart"/>
      <w:r>
        <w:t>answ</w:t>
      </w:r>
      <w:proofErr w:type="spellEnd"/>
      <w:r>
        <w:t>] *</w:t>
      </w:r>
      <w:proofErr w:type="spellStart"/>
      <w:r>
        <w:t>oices</w:t>
      </w:r>
      <w:proofErr w:type="spellEnd"/>
      <w:r>
        <w:t xml:space="preserve"> ;,c &amp; ;,d &gt;e on</w:t>
      </w:r>
      <w:r w:rsidR="008D09AC">
        <w:t xml:space="preserve"> </w:t>
      </w:r>
      <w:r w:rsidR="008D09AC" w:rsidRPr="008D09AC">
        <w:t>!</w:t>
      </w:r>
    </w:p>
    <w:p w:rsidR="00E779A7" w:rsidRDefault="008877AC" w:rsidP="0061293F">
      <w:r>
        <w:t xml:space="preserve">    </w:t>
      </w:r>
      <w:proofErr w:type="spellStart"/>
      <w:r>
        <w:t>foll</w:t>
      </w:r>
      <w:proofErr w:type="spellEnd"/>
      <w:r>
        <w:t>[+ page4`.&gt;</w:t>
      </w:r>
    </w:p>
    <w:p w:rsidR="00E779A7" w:rsidRDefault="00E779A7" w:rsidP="0061293F"/>
    <w:p w:rsidR="00E779A7" w:rsidRDefault="00E779A7" w:rsidP="0061293F"/>
    <w:p w:rsidR="00E779A7" w:rsidRDefault="00E779A7" w:rsidP="0061293F"/>
    <w:p w:rsidR="00E3415F" w:rsidRDefault="00E3415F" w:rsidP="0061293F"/>
    <w:p w:rsidR="00E779A7" w:rsidRDefault="00E3415F" w:rsidP="0061293F">
      <w:r>
        <w:t xml:space="preserve">                                     #b</w:t>
      </w:r>
      <w:r w:rsidR="00752B9B">
        <w:t>f</w:t>
      </w:r>
    </w:p>
    <w:p w:rsidR="0061293F" w:rsidRDefault="0061293F" w:rsidP="0061293F">
      <w:r>
        <w:lastRenderedPageBreak/>
        <w:t xml:space="preserve">  ;,C</w:t>
      </w:r>
      <w:r w:rsidR="00E779A7">
        <w:t xml:space="preserve">                               </w:t>
      </w:r>
      <w:proofErr w:type="spellStart"/>
      <w:r w:rsidR="00E779A7">
        <w:t>a#ba</w:t>
      </w:r>
      <w:proofErr w:type="spellEnd"/>
    </w:p>
    <w:p w:rsidR="0061293F" w:rsidRDefault="001134A0" w:rsidP="0061293F">
      <w:r>
        <w:rPr>
          <w:noProof/>
        </w:rPr>
        <w:object w:dxaOrig="1440" w:dyaOrig="1440">
          <v:shape id="_x0000_s1279" type="#_x0000_t75" style="position:absolute;margin-left:-5pt;margin-top:28.8pt;width:536.4pt;height:155.4pt;z-index:251686912;mso-position-horizontal-relative:text;mso-position-vertical-relative:text">
            <v:imagedata r:id="rId63" o:title=""/>
          </v:shape>
          <o:OLEObject Type="Embed" ProgID="CorelDraw.Graphic.18" ShapeID="_x0000_s1279" DrawAspect="Content" ObjectID="_1832996336" r:id="rId64"/>
        </w:object>
      </w:r>
    </w:p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>
      <w:r>
        <w:t xml:space="preserve">  ;,D</w:t>
      </w:r>
    </w:p>
    <w:p w:rsidR="0061293F" w:rsidRDefault="001134A0" w:rsidP="0061293F">
      <w:r>
        <w:rPr>
          <w:noProof/>
        </w:rPr>
        <w:object w:dxaOrig="1440" w:dyaOrig="1440">
          <v:shape id="_x0000_s1280" type="#_x0000_t75" style="position:absolute;margin-left:-6.25pt;margin-top:28.8pt;width:541.45pt;height:155.25pt;z-index:251687936;mso-position-horizontal-relative:text;mso-position-vertical-relative:text">
            <v:imagedata r:id="rId65" o:title=""/>
          </v:shape>
          <o:OLEObject Type="Embed" ProgID="CorelDraw.Graphic.18" ShapeID="_x0000_s1280" DrawAspect="Content" ObjectID="_1832996337" r:id="rId66"/>
        </w:object>
      </w:r>
    </w:p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61293F" w:rsidRDefault="0061293F" w:rsidP="0061293F"/>
    <w:p w:rsidR="00E3415F" w:rsidRDefault="00E3415F" w:rsidP="0061293F">
      <w:pPr>
        <w:ind w:left="720" w:hanging="720"/>
      </w:pPr>
    </w:p>
    <w:p w:rsidR="006071E8" w:rsidRDefault="003E1501" w:rsidP="0061293F">
      <w:pPr>
        <w:ind w:left="720" w:hanging="720"/>
      </w:pPr>
      <w:r>
        <w:t>-------------------------------------</w:t>
      </w:r>
      <w:r w:rsidR="00AE7922" w:rsidRPr="008C56F9">
        <w:t>#b</w:t>
      </w:r>
      <w:r>
        <w:t>b</w:t>
      </w:r>
    </w:p>
    <w:p w:rsidR="009F2297" w:rsidRDefault="009F2297" w:rsidP="0061293F">
      <w:pPr>
        <w:ind w:left="720" w:hanging="720"/>
      </w:pPr>
      <w:r w:rsidRPr="009F2297">
        <w:t>#</w:t>
      </w:r>
      <w:proofErr w:type="spellStart"/>
      <w:r w:rsidRPr="009F2297">
        <w:t>cf</w:t>
      </w:r>
      <w:proofErr w:type="spellEnd"/>
      <w:r w:rsidRPr="009F2297">
        <w:t xml:space="preserve"> ,</w:t>
      </w:r>
      <w:proofErr w:type="spellStart"/>
      <w:r w:rsidRPr="009F2297">
        <w:t>victoria</w:t>
      </w:r>
      <w:proofErr w:type="spellEnd"/>
      <w:r w:rsidRPr="009F2297">
        <w:t xml:space="preserve"> has a </w:t>
      </w:r>
      <w:proofErr w:type="spellStart"/>
      <w:r w:rsidRPr="009F2297">
        <w:t>refrig</w:t>
      </w:r>
      <w:proofErr w:type="spellEnd"/>
      <w:r w:rsidRPr="009F2297">
        <w:t>]</w:t>
      </w:r>
      <w:proofErr w:type="spellStart"/>
      <w:r w:rsidRPr="009F2297">
        <w:t>ator</w:t>
      </w:r>
      <w:proofErr w:type="spellEnd"/>
      <w:r w:rsidRPr="009F2297">
        <w:t xml:space="preserve"> ) #b</w:t>
      </w:r>
    </w:p>
    <w:p w:rsidR="009F2297" w:rsidRDefault="009F2297" w:rsidP="0061293F">
      <w:pPr>
        <w:ind w:left="720" w:hanging="720"/>
      </w:pPr>
      <w:r>
        <w:t xml:space="preserve"> </w:t>
      </w:r>
      <w:r w:rsidRPr="009F2297">
        <w:t xml:space="preserve"> </w:t>
      </w:r>
      <w:r>
        <w:t xml:space="preserve">  </w:t>
      </w:r>
      <w:proofErr w:type="spellStart"/>
      <w:r w:rsidRPr="009F2297">
        <w:t>rectangul</w:t>
      </w:r>
      <w:proofErr w:type="spellEnd"/>
      <w:r w:rsidRPr="009F2297">
        <w:t>&gt; doors t &gt;e ! same size4</w:t>
      </w:r>
    </w:p>
    <w:p w:rsidR="009F2297" w:rsidRDefault="009F2297" w:rsidP="0061293F">
      <w:pPr>
        <w:ind w:left="720" w:hanging="720"/>
      </w:pPr>
      <w:r w:rsidRPr="009F2297">
        <w:t xml:space="preserve"> </w:t>
      </w:r>
      <w:r>
        <w:t xml:space="preserve">  </w:t>
      </w:r>
      <w:r w:rsidRPr="009F2297">
        <w:t>,:at is ! total &gt;</w:t>
      </w:r>
      <w:proofErr w:type="spellStart"/>
      <w:r w:rsidRPr="009F2297">
        <w:t>ea</w:t>
      </w:r>
      <w:proofErr w:type="spellEnd"/>
      <w:r w:rsidRPr="009F2297">
        <w:t xml:space="preserve"> ( </w:t>
      </w:r>
      <w:proofErr w:type="spellStart"/>
      <w:r w:rsidRPr="009F2297">
        <w:t>bo</w:t>
      </w:r>
      <w:proofErr w:type="spellEnd"/>
      <w:r w:rsidRPr="009F2297">
        <w:t>? doors if "o</w:t>
      </w:r>
    </w:p>
    <w:p w:rsidR="00586885" w:rsidRDefault="009F2297" w:rsidP="0061293F">
      <w:pPr>
        <w:ind w:left="720" w:hanging="720"/>
      </w:pPr>
      <w:r w:rsidRPr="009F2297">
        <w:t xml:space="preserve"> </w:t>
      </w:r>
      <w:r>
        <w:t xml:space="preserve">   </w:t>
      </w:r>
      <w:r w:rsidRPr="009F2297">
        <w:t xml:space="preserve">door is #e feet tall &amp; #b feet wide8 ,a #g </w:t>
      </w:r>
      <w:proofErr w:type="spellStart"/>
      <w:r w:rsidRPr="009F2297">
        <w:t>squ</w:t>
      </w:r>
      <w:proofErr w:type="spellEnd"/>
      <w:r w:rsidRPr="009F2297">
        <w:t>&gt;e feet</w:t>
      </w:r>
    </w:p>
    <w:p w:rsidR="00586885" w:rsidRDefault="00586885" w:rsidP="0061293F">
      <w:pPr>
        <w:ind w:left="720" w:hanging="720"/>
      </w:pPr>
      <w:r>
        <w:t xml:space="preserve">  </w:t>
      </w:r>
      <w:r w:rsidR="009F2297" w:rsidRPr="009F2297">
        <w:t>;,b #</w:t>
      </w:r>
      <w:proofErr w:type="spellStart"/>
      <w:r w:rsidR="009F2297" w:rsidRPr="009F2297">
        <w:t>aj</w:t>
      </w:r>
      <w:proofErr w:type="spellEnd"/>
      <w:r w:rsidR="009F2297" w:rsidRPr="009F2297">
        <w:t xml:space="preserve"> </w:t>
      </w:r>
      <w:proofErr w:type="spellStart"/>
      <w:r w:rsidR="009F2297" w:rsidRPr="009F2297">
        <w:t>squ</w:t>
      </w:r>
      <w:proofErr w:type="spellEnd"/>
      <w:r w:rsidR="009F2297" w:rsidRPr="009F2297">
        <w:t>&gt;e feet</w:t>
      </w:r>
    </w:p>
    <w:p w:rsidR="00586885" w:rsidRDefault="00586885" w:rsidP="0061293F">
      <w:pPr>
        <w:ind w:left="720" w:hanging="720"/>
      </w:pPr>
      <w:r>
        <w:t xml:space="preserve">  </w:t>
      </w:r>
      <w:r w:rsidR="009F2297" w:rsidRPr="009F2297">
        <w:t xml:space="preserve">;,c #ad </w:t>
      </w:r>
      <w:proofErr w:type="spellStart"/>
      <w:r w:rsidR="009F2297" w:rsidRPr="009F2297">
        <w:t>squ</w:t>
      </w:r>
      <w:proofErr w:type="spellEnd"/>
      <w:r w:rsidR="009F2297" w:rsidRPr="009F2297">
        <w:t>&gt;e feet</w:t>
      </w:r>
    </w:p>
    <w:p w:rsidR="00E3415F" w:rsidRDefault="00586885" w:rsidP="0061293F">
      <w:pPr>
        <w:ind w:left="720" w:hanging="720"/>
      </w:pPr>
      <w:r>
        <w:t xml:space="preserve">  </w:t>
      </w:r>
      <w:r w:rsidR="009F2297" w:rsidRPr="009F2297">
        <w:t>;,d #</w:t>
      </w:r>
      <w:proofErr w:type="spellStart"/>
      <w:r w:rsidR="009F2297" w:rsidRPr="009F2297">
        <w:t>bj</w:t>
      </w:r>
      <w:proofErr w:type="spellEnd"/>
      <w:r w:rsidR="009F2297" w:rsidRPr="009F2297">
        <w:t xml:space="preserve"> </w:t>
      </w:r>
      <w:proofErr w:type="spellStart"/>
      <w:r w:rsidR="009F2297" w:rsidRPr="009F2297">
        <w:t>squ</w:t>
      </w:r>
      <w:proofErr w:type="spellEnd"/>
      <w:r w:rsidR="009F2297" w:rsidRPr="009F2297">
        <w:t>&gt;e feet</w:t>
      </w:r>
      <w:r w:rsidR="008C56F9">
        <w:t xml:space="preserve">                 </w:t>
      </w:r>
      <w:r w:rsidR="008C56F9" w:rsidRPr="008C56F9">
        <w:t>#</w:t>
      </w:r>
      <w:proofErr w:type="spellStart"/>
      <w:r w:rsidR="008C56F9" w:rsidRPr="008C56F9">
        <w:t>b</w:t>
      </w:r>
      <w:r w:rsidR="00752B9B">
        <w:t>g</w:t>
      </w:r>
      <w:proofErr w:type="spellEnd"/>
    </w:p>
    <w:p w:rsidR="00B552AF" w:rsidRDefault="00184A0C" w:rsidP="00184A0C">
      <w:pPr>
        <w:ind w:left="720" w:hanging="720"/>
      </w:pPr>
      <w:r>
        <w:lastRenderedPageBreak/>
        <w:t>#CG ,: *OICE W MAKE ! DIAGRAM %[N</w:t>
      </w:r>
      <w:r w:rsidR="00B552AF">
        <w:t xml:space="preserve">   </w:t>
      </w:r>
      <w:proofErr w:type="spellStart"/>
      <w:r w:rsidR="00B552AF">
        <w:t>a#bb</w:t>
      </w:r>
      <w:proofErr w:type="spellEnd"/>
    </w:p>
    <w:p w:rsidR="00184A0C" w:rsidRDefault="00B552AF" w:rsidP="00184A0C">
      <w:pPr>
        <w:ind w:left="720" w:hanging="720"/>
      </w:pPr>
      <w:r>
        <w:t xml:space="preserve">   </w:t>
      </w:r>
      <w:r w:rsidR="00184A0C">
        <w:t xml:space="preserve"> TRUE8</w:t>
      </w:r>
    </w:p>
    <w:p w:rsidR="00A25207" w:rsidRDefault="00A25207" w:rsidP="00184A0C">
      <w:pPr>
        <w:ind w:left="720" w:hanging="720"/>
      </w:pPr>
      <w:r>
        <w:t xml:space="preserve">      `.&lt;,texture 9dicates %ad$ &gt;ea4`.&gt;</w:t>
      </w:r>
    </w:p>
    <w:p w:rsidR="00184A0C" w:rsidRDefault="001134A0" w:rsidP="00184A0C">
      <w:pPr>
        <w:ind w:left="720" w:hanging="720"/>
      </w:pPr>
      <w:r>
        <w:rPr>
          <w:noProof/>
        </w:rPr>
        <w:object w:dxaOrig="1440" w:dyaOrig="1440">
          <v:shape id="_x0000_s1281" type="#_x0000_t75" style="position:absolute;left:0;text-align:left;margin-left:35.15pt;margin-top:27.1pt;width:114.1pt;height:114.25pt;z-index:251688960;mso-position-vertical-relative:text">
            <v:imagedata r:id="rId67" o:title=""/>
          </v:shape>
          <o:OLEObject Type="Embed" ProgID="CorelDraw.Graphic.18" ShapeID="_x0000_s1281" DrawAspect="Content" ObjectID="_1832996338" r:id="rId68"/>
        </w:object>
      </w:r>
    </w:p>
    <w:p w:rsidR="00184A0C" w:rsidRDefault="00C87F59" w:rsidP="00184A0C">
      <w:pPr>
        <w:ind w:left="720" w:hanging="720"/>
      </w:pPr>
      <w:r>
        <w:t xml:space="preserve">  </w:t>
      </w:r>
      <w:r w:rsidR="00D86784" w:rsidRPr="00D86784">
        <w:t xml:space="preserve">       @&gt; .-</w:t>
      </w: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79339D" w:rsidRDefault="0079339D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  <w:r>
        <w:t xml:space="preserve">  ,A           ;,B</w:t>
      </w:r>
    </w:p>
    <w:p w:rsidR="00184A0C" w:rsidRDefault="00184A0C" w:rsidP="00184A0C">
      <w:pPr>
        <w:ind w:left="720" w:hanging="720"/>
      </w:pPr>
    </w:p>
    <w:p w:rsidR="00184A0C" w:rsidRDefault="001134A0" w:rsidP="00184A0C">
      <w:pPr>
        <w:ind w:left="720" w:hanging="720"/>
      </w:pPr>
      <w:r>
        <w:rPr>
          <w:noProof/>
        </w:rPr>
        <w:object w:dxaOrig="1440" w:dyaOrig="1440">
          <v:shape id="_x0000_s1283" type="#_x0000_t75" style="position:absolute;left:0;text-align:left;margin-left:270pt;margin-top:.95pt;width:114.1pt;height:114.25pt;z-index:251691008;mso-position-vertical-relative:text">
            <v:imagedata r:id="rId69" o:title=""/>
          </v:shape>
          <o:OLEObject Type="Embed" ProgID="CorelDraw.Graphic.18" ShapeID="_x0000_s1283" DrawAspect="Content" ObjectID="_1832996339" r:id="rId70"/>
        </w:object>
      </w:r>
      <w:r>
        <w:rPr>
          <w:noProof/>
        </w:rPr>
        <w:object w:dxaOrig="1440" w:dyaOrig="1440">
          <v:shape id="_x0000_s1282" type="#_x0000_t75" style="position:absolute;left:0;text-align:left;margin-left:36pt;margin-top:.95pt;width:114.1pt;height:114.25pt;z-index:251689984;mso-position-vertical-relative:text">
            <v:imagedata r:id="rId71" o:title=""/>
          </v:shape>
          <o:OLEObject Type="Embed" ProgID="CorelDraw.Graphic.18" ShapeID="_x0000_s1282" DrawAspect="Content" ObjectID="_1832996340" r:id="rId72"/>
        </w:object>
      </w:r>
    </w:p>
    <w:p w:rsidR="005B0AF4" w:rsidRDefault="005B0AF4" w:rsidP="00184A0C">
      <w:pPr>
        <w:ind w:left="720" w:hanging="720"/>
      </w:pPr>
    </w:p>
    <w:p w:rsidR="001134A0" w:rsidRDefault="001134A0" w:rsidP="00184A0C">
      <w:pPr>
        <w:ind w:left="720" w:hanging="720"/>
      </w:pPr>
    </w:p>
    <w:p w:rsidR="001134A0" w:rsidRDefault="001134A0" w:rsidP="00184A0C">
      <w:pPr>
        <w:ind w:left="720" w:hanging="720"/>
      </w:pPr>
    </w:p>
    <w:p w:rsidR="00997D99" w:rsidRDefault="00997D99" w:rsidP="00184A0C">
      <w:pPr>
        <w:ind w:left="720" w:hanging="720"/>
      </w:pPr>
    </w:p>
    <w:p w:rsidR="00184A0C" w:rsidRDefault="00184A0C" w:rsidP="00184A0C">
      <w:pPr>
        <w:ind w:left="720" w:hanging="720"/>
      </w:pPr>
      <w:r>
        <w:t xml:space="preserve">  ;,C          ;,D</w:t>
      </w:r>
    </w:p>
    <w:p w:rsidR="00184A0C" w:rsidRDefault="00184A0C" w:rsidP="00184A0C">
      <w:pPr>
        <w:ind w:left="720" w:hanging="720"/>
      </w:pPr>
    </w:p>
    <w:p w:rsidR="00AF190B" w:rsidRDefault="001134A0" w:rsidP="00184A0C">
      <w:pPr>
        <w:ind w:left="720" w:hanging="720"/>
      </w:pPr>
      <w:r>
        <w:rPr>
          <w:noProof/>
        </w:rPr>
        <w:object w:dxaOrig="1440" w:dyaOrig="1440">
          <v:shape id="_x0000_s1285" type="#_x0000_t75" style="position:absolute;left:0;text-align:left;margin-left:270pt;margin-top:.95pt;width:114.1pt;height:114.25pt;z-index:251693056;mso-position-vertical-relative:text">
            <v:imagedata r:id="rId73" o:title=""/>
          </v:shape>
          <o:OLEObject Type="Embed" ProgID="CorelDraw.Graphic.18" ShapeID="_x0000_s1285" DrawAspect="Content" ObjectID="_1832996341" r:id="rId74"/>
        </w:object>
      </w:r>
      <w:r>
        <w:rPr>
          <w:noProof/>
        </w:rPr>
        <w:object w:dxaOrig="1440" w:dyaOrig="1440">
          <v:shape id="_x0000_s1284" type="#_x0000_t75" style="position:absolute;left:0;text-align:left;margin-left:36pt;margin-top:.95pt;width:114.1pt;height:114.25pt;z-index:251692032;mso-position-vertical-relative:text">
            <v:imagedata r:id="rId75" o:title=""/>
          </v:shape>
          <o:OLEObject Type="Embed" ProgID="CorelDraw.Graphic.18" ShapeID="_x0000_s1284" DrawAspect="Content" ObjectID="_1832996342" r:id="rId76"/>
        </w:object>
      </w:r>
    </w:p>
    <w:p w:rsidR="00AF190B" w:rsidRDefault="00AF190B" w:rsidP="00184A0C">
      <w:pPr>
        <w:ind w:left="720" w:hanging="720"/>
      </w:pPr>
    </w:p>
    <w:p w:rsidR="00AF190B" w:rsidRDefault="00AF190B" w:rsidP="00184A0C">
      <w:pPr>
        <w:ind w:left="720" w:hanging="720"/>
      </w:pPr>
    </w:p>
    <w:p w:rsidR="001134A0" w:rsidRDefault="001134A0" w:rsidP="00184A0C">
      <w:pPr>
        <w:ind w:left="720" w:hanging="720"/>
      </w:pPr>
    </w:p>
    <w:p w:rsidR="001134A0" w:rsidRDefault="001134A0" w:rsidP="00184A0C">
      <w:pPr>
        <w:ind w:left="720" w:hanging="720"/>
      </w:pPr>
      <w:bookmarkStart w:id="1" w:name="_GoBack"/>
      <w:bookmarkEnd w:id="1"/>
    </w:p>
    <w:p w:rsidR="00184A0C" w:rsidRDefault="00184A0C" w:rsidP="00184A0C">
      <w:pPr>
        <w:ind w:left="720" w:hanging="720"/>
      </w:pPr>
    </w:p>
    <w:p w:rsidR="00184A0C" w:rsidRDefault="00F53EB9" w:rsidP="00184A0C">
      <w:pPr>
        <w:ind w:left="720" w:hanging="720"/>
      </w:pPr>
      <w:r>
        <w:t xml:space="preserve">                                     </w:t>
      </w:r>
      <w:r w:rsidRPr="00F53EB9">
        <w:t>#</w:t>
      </w:r>
      <w:proofErr w:type="spellStart"/>
      <w:r w:rsidRPr="00F53EB9">
        <w:t>b</w:t>
      </w:r>
      <w:r w:rsidR="00752B9B">
        <w:t>h</w:t>
      </w:r>
      <w:proofErr w:type="spellEnd"/>
    </w:p>
    <w:p w:rsidR="003D61D1" w:rsidRDefault="001134A0" w:rsidP="00184A0C">
      <w:pPr>
        <w:ind w:left="720" w:hanging="720"/>
      </w:pPr>
      <w:r>
        <w:rPr>
          <w:noProof/>
        </w:rPr>
        <w:lastRenderedPageBreak/>
        <w:object w:dxaOrig="1440" w:dyaOrig="1440">
          <v:shape id="_x0000_s1287" type="#_x0000_t75" style="position:absolute;left:0;text-align:left;margin-left:0;margin-top:86.4pt;width:574.45pt;height:90.8pt;z-index:251695104;mso-position-vertical-relative:text">
            <v:imagedata r:id="rId77" o:title=""/>
          </v:shape>
          <o:OLEObject Type="Embed" ProgID="CorelDraw.Graphic.18" ShapeID="_x0000_s1287" DrawAspect="Content" ObjectID="_1832996343" r:id="rId78"/>
        </w:object>
      </w:r>
      <w:r w:rsidR="00184A0C">
        <w:t xml:space="preserve">#CH ,: FRAC;N IS REPRES5T$ BY PO9T </w:t>
      </w:r>
      <w:r w:rsidR="003D61D1">
        <w:t xml:space="preserve">  </w:t>
      </w:r>
      <w:r w:rsidR="003D61D1" w:rsidRPr="009934DF">
        <w:t>#BC</w:t>
      </w:r>
    </w:p>
    <w:p w:rsidR="00184A0C" w:rsidRDefault="003D61D1" w:rsidP="00184A0C">
      <w:pPr>
        <w:ind w:left="720" w:hanging="720"/>
      </w:pPr>
      <w:r>
        <w:t xml:space="preserve">    </w:t>
      </w:r>
      <w:r w:rsidR="009B26C6" w:rsidRPr="009B26C6">
        <w:t>;,M</w:t>
      </w:r>
      <w:r w:rsidR="00184A0C">
        <w:t xml:space="preserve"> ON ? NUMB] L9E8</w:t>
      </w: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  <w:r>
        <w:t xml:space="preserve">  ,A #A/C</w:t>
      </w:r>
    </w:p>
    <w:p w:rsidR="00184A0C" w:rsidRDefault="00184A0C" w:rsidP="00184A0C">
      <w:pPr>
        <w:ind w:left="720" w:hanging="720"/>
      </w:pPr>
      <w:r>
        <w:t xml:space="preserve">  ;,B #C/D</w:t>
      </w:r>
    </w:p>
    <w:p w:rsidR="00184A0C" w:rsidRDefault="00184A0C" w:rsidP="00184A0C">
      <w:pPr>
        <w:ind w:left="720" w:hanging="720"/>
      </w:pPr>
      <w:r>
        <w:t xml:space="preserve">  ;,C #G/I</w:t>
      </w:r>
    </w:p>
    <w:p w:rsidR="00184A0C" w:rsidRDefault="00184A0C" w:rsidP="00184A0C">
      <w:pPr>
        <w:ind w:left="720" w:hanging="720"/>
      </w:pPr>
      <w:r>
        <w:t xml:space="preserve">  ;,D #F/D</w:t>
      </w:r>
    </w:p>
    <w:p w:rsidR="00184A0C" w:rsidRDefault="00184A0C" w:rsidP="00184A0C">
      <w:pPr>
        <w:ind w:left="720" w:hanging="720"/>
      </w:pPr>
    </w:p>
    <w:p w:rsidR="00B16124" w:rsidRDefault="00B16124" w:rsidP="00184A0C">
      <w:pPr>
        <w:ind w:left="720" w:hanging="720"/>
      </w:pPr>
    </w:p>
    <w:p w:rsidR="00B16124" w:rsidRDefault="00B16124" w:rsidP="00184A0C">
      <w:pPr>
        <w:ind w:left="720" w:hanging="720"/>
      </w:pPr>
    </w:p>
    <w:p w:rsidR="00B16124" w:rsidRDefault="00B16124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B552AF" w:rsidRDefault="00B552AF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</w:p>
    <w:p w:rsidR="00184A0C" w:rsidRDefault="00184A0C" w:rsidP="00184A0C">
      <w:pPr>
        <w:ind w:left="720" w:hanging="720"/>
      </w:pPr>
      <w:r>
        <w:t xml:space="preserve">                                     #</w:t>
      </w:r>
      <w:r w:rsidR="00181B36">
        <w:t>b</w:t>
      </w:r>
      <w:r w:rsidR="00D378D4">
        <w:t>i</w:t>
      </w:r>
    </w:p>
    <w:p w:rsidR="00087FE2" w:rsidRDefault="00087FE2" w:rsidP="00087FE2">
      <w:pPr>
        <w:ind w:left="720" w:hanging="720"/>
      </w:pPr>
      <w:r>
        <w:lastRenderedPageBreak/>
        <w:t>#CI ,JOEL HIK$ = #DE M9UTES4 ,HE    A#BC</w:t>
      </w:r>
    </w:p>
    <w:p w:rsidR="00087FE2" w:rsidRDefault="00087FE2" w:rsidP="00087FE2">
      <w:pPr>
        <w:ind w:left="720" w:hanging="720"/>
      </w:pPr>
      <w:r>
        <w:t xml:space="preserve">    F9I%$ HIK+ AT ! "T %[N4</w:t>
      </w:r>
    </w:p>
    <w:p w:rsidR="00087FE2" w:rsidRDefault="001134A0" w:rsidP="00087FE2">
      <w:pPr>
        <w:ind w:left="720" w:hanging="720"/>
      </w:pPr>
      <w:r>
        <w:rPr>
          <w:noProof/>
        </w:rPr>
        <w:object w:dxaOrig="1440" w:dyaOrig="1440">
          <v:shape id="_x0000_s1289" type="#_x0000_t75" style="position:absolute;left:0;text-align:left;margin-left:36pt;margin-top:28.8pt;width:275.1pt;height:283.5pt;z-index:251697152;mso-position-vertical-relative:text">
            <v:imagedata r:id="rId79" o:title=""/>
          </v:shape>
          <o:OLEObject Type="Embed" ProgID="CorelDraw.Graphic.18" ShapeID="_x0000_s1289" DrawAspect="Content" ObjectID="_1832996344" r:id="rId80"/>
        </w:object>
      </w: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B16124" w:rsidRDefault="00B16124" w:rsidP="00087FE2">
      <w:pPr>
        <w:ind w:left="720" w:hanging="720"/>
      </w:pPr>
    </w:p>
    <w:p w:rsidR="00087FE2" w:rsidRDefault="00087FE2" w:rsidP="00087FE2">
      <w:pPr>
        <w:ind w:left="720" w:hanging="720"/>
      </w:pPr>
      <w:r>
        <w:t xml:space="preserve">    ,AT :AT "T DID ,JOEL 2G9 HIK+8</w:t>
      </w:r>
    </w:p>
    <w:p w:rsidR="00087FE2" w:rsidRDefault="00087FE2" w:rsidP="00087FE2">
      <w:pPr>
        <w:ind w:left="720" w:hanging="720"/>
      </w:pPr>
      <w:r>
        <w:t xml:space="preserve">  ,A #E3#AJ P4M4</w:t>
      </w:r>
    </w:p>
    <w:p w:rsidR="00087FE2" w:rsidRDefault="00087FE2" w:rsidP="00087FE2">
      <w:pPr>
        <w:ind w:left="720" w:hanging="720"/>
      </w:pPr>
      <w:r>
        <w:t xml:space="preserve">  ;,B #E3#DE P4M4</w:t>
      </w:r>
    </w:p>
    <w:p w:rsidR="00087FE2" w:rsidRDefault="00087FE2" w:rsidP="00087FE2">
      <w:pPr>
        <w:ind w:left="720" w:hanging="720"/>
      </w:pPr>
      <w:r>
        <w:t xml:space="preserve">  ;,C #F3#AJ P4M4</w:t>
      </w:r>
    </w:p>
    <w:p w:rsidR="00087FE2" w:rsidRDefault="00087FE2" w:rsidP="00087FE2">
      <w:pPr>
        <w:ind w:left="720" w:hanging="720"/>
      </w:pPr>
      <w:r>
        <w:t xml:space="preserve">  ;,D #F3#DJ P4M4</w:t>
      </w: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</w:p>
    <w:p w:rsidR="00087FE2" w:rsidRDefault="00087FE2" w:rsidP="00087FE2">
      <w:pPr>
        <w:ind w:left="720" w:hanging="720"/>
      </w:pPr>
      <w:r>
        <w:t xml:space="preserve">                                     #</w:t>
      </w:r>
      <w:proofErr w:type="spellStart"/>
      <w:r w:rsidR="00C23CDB">
        <w:t>cj</w:t>
      </w:r>
      <w:proofErr w:type="spellEnd"/>
    </w:p>
    <w:sectPr w:rsidR="00087FE2" w:rsidSect="00566CE4">
      <w:pgSz w:w="16560" w:h="15840" w:code="123"/>
      <w:pgMar w:top="720" w:right="720" w:bottom="547" w:left="129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Braille29">
    <w:panose1 w:val="02070304020205020404"/>
    <w:charset w:val="00"/>
    <w:family w:val="modern"/>
    <w:pitch w:val="fixed"/>
    <w:sig w:usb0="00002003" w:usb1="00000000" w:usb2="00000000" w:usb3="00000000" w:csb0="0000004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360"/>
  <w:drawingGridVerticalSpacing w:val="57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4185"/>
    <w:rsid w:val="0000086B"/>
    <w:rsid w:val="0000194E"/>
    <w:rsid w:val="0000225D"/>
    <w:rsid w:val="000022F0"/>
    <w:rsid w:val="000027AB"/>
    <w:rsid w:val="0000338E"/>
    <w:rsid w:val="000043B0"/>
    <w:rsid w:val="00011847"/>
    <w:rsid w:val="00013161"/>
    <w:rsid w:val="00016F7A"/>
    <w:rsid w:val="000175D8"/>
    <w:rsid w:val="000213DE"/>
    <w:rsid w:val="00021922"/>
    <w:rsid w:val="00022D7E"/>
    <w:rsid w:val="0002300E"/>
    <w:rsid w:val="00023E40"/>
    <w:rsid w:val="00024222"/>
    <w:rsid w:val="000254EF"/>
    <w:rsid w:val="00025798"/>
    <w:rsid w:val="00025D2C"/>
    <w:rsid w:val="00032826"/>
    <w:rsid w:val="00035445"/>
    <w:rsid w:val="000357C6"/>
    <w:rsid w:val="00035B12"/>
    <w:rsid w:val="000373EC"/>
    <w:rsid w:val="000377B2"/>
    <w:rsid w:val="0004026C"/>
    <w:rsid w:val="000408A0"/>
    <w:rsid w:val="0004262A"/>
    <w:rsid w:val="0004301F"/>
    <w:rsid w:val="000443D8"/>
    <w:rsid w:val="00045C14"/>
    <w:rsid w:val="0004636A"/>
    <w:rsid w:val="0004695B"/>
    <w:rsid w:val="000504D4"/>
    <w:rsid w:val="00055BD1"/>
    <w:rsid w:val="00056E76"/>
    <w:rsid w:val="00057415"/>
    <w:rsid w:val="00057E7B"/>
    <w:rsid w:val="0006008A"/>
    <w:rsid w:val="0006178A"/>
    <w:rsid w:val="000635AB"/>
    <w:rsid w:val="00065657"/>
    <w:rsid w:val="000662AC"/>
    <w:rsid w:val="00066FD7"/>
    <w:rsid w:val="000710F7"/>
    <w:rsid w:val="0007208F"/>
    <w:rsid w:val="0007222B"/>
    <w:rsid w:val="00073A76"/>
    <w:rsid w:val="00074648"/>
    <w:rsid w:val="00074C3F"/>
    <w:rsid w:val="00077C8F"/>
    <w:rsid w:val="00080B56"/>
    <w:rsid w:val="0008187C"/>
    <w:rsid w:val="0008424A"/>
    <w:rsid w:val="00085A8D"/>
    <w:rsid w:val="00085F51"/>
    <w:rsid w:val="00087FE2"/>
    <w:rsid w:val="00093419"/>
    <w:rsid w:val="00093935"/>
    <w:rsid w:val="00096C3E"/>
    <w:rsid w:val="000976C8"/>
    <w:rsid w:val="000A24F5"/>
    <w:rsid w:val="000A3EA1"/>
    <w:rsid w:val="000A3EDF"/>
    <w:rsid w:val="000B1067"/>
    <w:rsid w:val="000B4689"/>
    <w:rsid w:val="000B49A8"/>
    <w:rsid w:val="000B5DB9"/>
    <w:rsid w:val="000B7C1B"/>
    <w:rsid w:val="000C0D75"/>
    <w:rsid w:val="000C12FF"/>
    <w:rsid w:val="000C296A"/>
    <w:rsid w:val="000C3374"/>
    <w:rsid w:val="000C43C8"/>
    <w:rsid w:val="000C5EF3"/>
    <w:rsid w:val="000C618C"/>
    <w:rsid w:val="000C68AB"/>
    <w:rsid w:val="000C753A"/>
    <w:rsid w:val="000D0235"/>
    <w:rsid w:val="000D06DA"/>
    <w:rsid w:val="000D1CA8"/>
    <w:rsid w:val="000D2186"/>
    <w:rsid w:val="000D22DB"/>
    <w:rsid w:val="000D2DF1"/>
    <w:rsid w:val="000D6CF2"/>
    <w:rsid w:val="000D71E9"/>
    <w:rsid w:val="000D7DF3"/>
    <w:rsid w:val="000E13E5"/>
    <w:rsid w:val="000E380E"/>
    <w:rsid w:val="000E4D92"/>
    <w:rsid w:val="000E710A"/>
    <w:rsid w:val="000E7ECA"/>
    <w:rsid w:val="000F0E6B"/>
    <w:rsid w:val="000F1ED1"/>
    <w:rsid w:val="000F2F8A"/>
    <w:rsid w:val="000F5352"/>
    <w:rsid w:val="000F7416"/>
    <w:rsid w:val="000F7770"/>
    <w:rsid w:val="001022F5"/>
    <w:rsid w:val="0010499F"/>
    <w:rsid w:val="001053FB"/>
    <w:rsid w:val="00106E1C"/>
    <w:rsid w:val="00110588"/>
    <w:rsid w:val="0011184C"/>
    <w:rsid w:val="00111F23"/>
    <w:rsid w:val="0011259A"/>
    <w:rsid w:val="001125DA"/>
    <w:rsid w:val="001134A0"/>
    <w:rsid w:val="001147AD"/>
    <w:rsid w:val="001147F9"/>
    <w:rsid w:val="00116A8D"/>
    <w:rsid w:val="00116C7F"/>
    <w:rsid w:val="0012219C"/>
    <w:rsid w:val="00124FE7"/>
    <w:rsid w:val="00125948"/>
    <w:rsid w:val="0012600A"/>
    <w:rsid w:val="0012657A"/>
    <w:rsid w:val="001266F5"/>
    <w:rsid w:val="00126820"/>
    <w:rsid w:val="001268A3"/>
    <w:rsid w:val="001275DF"/>
    <w:rsid w:val="00132CF1"/>
    <w:rsid w:val="00133036"/>
    <w:rsid w:val="00133248"/>
    <w:rsid w:val="001341B4"/>
    <w:rsid w:val="00134227"/>
    <w:rsid w:val="00135AD4"/>
    <w:rsid w:val="00136827"/>
    <w:rsid w:val="001374AE"/>
    <w:rsid w:val="00137C7F"/>
    <w:rsid w:val="00137F32"/>
    <w:rsid w:val="0014277F"/>
    <w:rsid w:val="00143340"/>
    <w:rsid w:val="0014359B"/>
    <w:rsid w:val="00144C39"/>
    <w:rsid w:val="00145D5F"/>
    <w:rsid w:val="0014670C"/>
    <w:rsid w:val="0014671F"/>
    <w:rsid w:val="00147BB9"/>
    <w:rsid w:val="001504D3"/>
    <w:rsid w:val="00150CCB"/>
    <w:rsid w:val="001513D5"/>
    <w:rsid w:val="00151429"/>
    <w:rsid w:val="00152A18"/>
    <w:rsid w:val="00152E4F"/>
    <w:rsid w:val="001555D8"/>
    <w:rsid w:val="001556E3"/>
    <w:rsid w:val="0015794A"/>
    <w:rsid w:val="001601B6"/>
    <w:rsid w:val="00160EF0"/>
    <w:rsid w:val="00161C63"/>
    <w:rsid w:val="00162825"/>
    <w:rsid w:val="0016464D"/>
    <w:rsid w:val="00164955"/>
    <w:rsid w:val="00164BE3"/>
    <w:rsid w:val="001652B6"/>
    <w:rsid w:val="00165811"/>
    <w:rsid w:val="00167951"/>
    <w:rsid w:val="00167FB0"/>
    <w:rsid w:val="001711BF"/>
    <w:rsid w:val="00171B9D"/>
    <w:rsid w:val="00172070"/>
    <w:rsid w:val="00173272"/>
    <w:rsid w:val="00173879"/>
    <w:rsid w:val="00175F00"/>
    <w:rsid w:val="00177471"/>
    <w:rsid w:val="001776F5"/>
    <w:rsid w:val="00181B36"/>
    <w:rsid w:val="00184A0C"/>
    <w:rsid w:val="001850CE"/>
    <w:rsid w:val="00185294"/>
    <w:rsid w:val="00191233"/>
    <w:rsid w:val="00194247"/>
    <w:rsid w:val="001954F8"/>
    <w:rsid w:val="001A3484"/>
    <w:rsid w:val="001A6B51"/>
    <w:rsid w:val="001A6DBD"/>
    <w:rsid w:val="001A7F3D"/>
    <w:rsid w:val="001B033F"/>
    <w:rsid w:val="001B2E01"/>
    <w:rsid w:val="001B2E7D"/>
    <w:rsid w:val="001B354C"/>
    <w:rsid w:val="001B3766"/>
    <w:rsid w:val="001B579C"/>
    <w:rsid w:val="001B5EE7"/>
    <w:rsid w:val="001B6F8A"/>
    <w:rsid w:val="001B7A2F"/>
    <w:rsid w:val="001C0A91"/>
    <w:rsid w:val="001C13A1"/>
    <w:rsid w:val="001C1DD9"/>
    <w:rsid w:val="001C2F5E"/>
    <w:rsid w:val="001C4305"/>
    <w:rsid w:val="001C4412"/>
    <w:rsid w:val="001D24AF"/>
    <w:rsid w:val="001D3AE6"/>
    <w:rsid w:val="001D4213"/>
    <w:rsid w:val="001D4F7B"/>
    <w:rsid w:val="001D62AD"/>
    <w:rsid w:val="001D7243"/>
    <w:rsid w:val="001E0634"/>
    <w:rsid w:val="001F055D"/>
    <w:rsid w:val="001F164D"/>
    <w:rsid w:val="001F45FE"/>
    <w:rsid w:val="001F4BF7"/>
    <w:rsid w:val="001F534A"/>
    <w:rsid w:val="001F5680"/>
    <w:rsid w:val="001F56CC"/>
    <w:rsid w:val="001F5B93"/>
    <w:rsid w:val="0020281D"/>
    <w:rsid w:val="00204F01"/>
    <w:rsid w:val="0020564F"/>
    <w:rsid w:val="00206F12"/>
    <w:rsid w:val="00206F8A"/>
    <w:rsid w:val="00207214"/>
    <w:rsid w:val="00207C1B"/>
    <w:rsid w:val="002134D1"/>
    <w:rsid w:val="002178EB"/>
    <w:rsid w:val="00220D6D"/>
    <w:rsid w:val="00220EF6"/>
    <w:rsid w:val="00221C5C"/>
    <w:rsid w:val="00221F9A"/>
    <w:rsid w:val="002227CD"/>
    <w:rsid w:val="0022779E"/>
    <w:rsid w:val="00231DAE"/>
    <w:rsid w:val="00232CDF"/>
    <w:rsid w:val="002331CD"/>
    <w:rsid w:val="00235CA4"/>
    <w:rsid w:val="00236614"/>
    <w:rsid w:val="00237078"/>
    <w:rsid w:val="00237CE2"/>
    <w:rsid w:val="00241031"/>
    <w:rsid w:val="002410AD"/>
    <w:rsid w:val="00243F10"/>
    <w:rsid w:val="002443D1"/>
    <w:rsid w:val="00245349"/>
    <w:rsid w:val="00245E1E"/>
    <w:rsid w:val="00246F21"/>
    <w:rsid w:val="00247CE3"/>
    <w:rsid w:val="00247DFB"/>
    <w:rsid w:val="002503BE"/>
    <w:rsid w:val="00252B30"/>
    <w:rsid w:val="00255D57"/>
    <w:rsid w:val="0025611F"/>
    <w:rsid w:val="0025625B"/>
    <w:rsid w:val="002567A8"/>
    <w:rsid w:val="002575EE"/>
    <w:rsid w:val="002578B7"/>
    <w:rsid w:val="00261D65"/>
    <w:rsid w:val="002636C9"/>
    <w:rsid w:val="002658A7"/>
    <w:rsid w:val="00271010"/>
    <w:rsid w:val="002711D8"/>
    <w:rsid w:val="00272467"/>
    <w:rsid w:val="002727FF"/>
    <w:rsid w:val="00273CA9"/>
    <w:rsid w:val="00274D37"/>
    <w:rsid w:val="00275D6F"/>
    <w:rsid w:val="00275D82"/>
    <w:rsid w:val="00280C59"/>
    <w:rsid w:val="0028321F"/>
    <w:rsid w:val="002852B0"/>
    <w:rsid w:val="0028560F"/>
    <w:rsid w:val="0028613D"/>
    <w:rsid w:val="00286DF2"/>
    <w:rsid w:val="00287F90"/>
    <w:rsid w:val="00291602"/>
    <w:rsid w:val="00292266"/>
    <w:rsid w:val="0029274B"/>
    <w:rsid w:val="0029299A"/>
    <w:rsid w:val="00293164"/>
    <w:rsid w:val="002936A1"/>
    <w:rsid w:val="0029412E"/>
    <w:rsid w:val="00294196"/>
    <w:rsid w:val="002948C0"/>
    <w:rsid w:val="0029583A"/>
    <w:rsid w:val="00296583"/>
    <w:rsid w:val="002A053D"/>
    <w:rsid w:val="002A06C1"/>
    <w:rsid w:val="002A1B6D"/>
    <w:rsid w:val="002A1F4B"/>
    <w:rsid w:val="002A23C0"/>
    <w:rsid w:val="002A42A8"/>
    <w:rsid w:val="002A4571"/>
    <w:rsid w:val="002A574A"/>
    <w:rsid w:val="002A706B"/>
    <w:rsid w:val="002B232A"/>
    <w:rsid w:val="002B27A4"/>
    <w:rsid w:val="002B2975"/>
    <w:rsid w:val="002B6B60"/>
    <w:rsid w:val="002B6E3D"/>
    <w:rsid w:val="002C001F"/>
    <w:rsid w:val="002C086C"/>
    <w:rsid w:val="002C1D9B"/>
    <w:rsid w:val="002C287A"/>
    <w:rsid w:val="002C2DBF"/>
    <w:rsid w:val="002C3883"/>
    <w:rsid w:val="002C53A2"/>
    <w:rsid w:val="002C5F3A"/>
    <w:rsid w:val="002C7D08"/>
    <w:rsid w:val="002D1E45"/>
    <w:rsid w:val="002D2E12"/>
    <w:rsid w:val="002D49C6"/>
    <w:rsid w:val="002D5631"/>
    <w:rsid w:val="002D6AF8"/>
    <w:rsid w:val="002D7C0E"/>
    <w:rsid w:val="002E1098"/>
    <w:rsid w:val="002E1D24"/>
    <w:rsid w:val="002E1DAC"/>
    <w:rsid w:val="002E28B3"/>
    <w:rsid w:val="002E4053"/>
    <w:rsid w:val="002E53F0"/>
    <w:rsid w:val="002E5B02"/>
    <w:rsid w:val="002E74E6"/>
    <w:rsid w:val="002F0A74"/>
    <w:rsid w:val="002F1573"/>
    <w:rsid w:val="002F2202"/>
    <w:rsid w:val="002F30C0"/>
    <w:rsid w:val="002F31F4"/>
    <w:rsid w:val="002F3833"/>
    <w:rsid w:val="002F3D86"/>
    <w:rsid w:val="002F4CF7"/>
    <w:rsid w:val="002F599E"/>
    <w:rsid w:val="002F79A4"/>
    <w:rsid w:val="002F7ADF"/>
    <w:rsid w:val="0030108E"/>
    <w:rsid w:val="0030179D"/>
    <w:rsid w:val="00302590"/>
    <w:rsid w:val="003031F5"/>
    <w:rsid w:val="003033C2"/>
    <w:rsid w:val="0030582F"/>
    <w:rsid w:val="00306820"/>
    <w:rsid w:val="003072B3"/>
    <w:rsid w:val="003074FE"/>
    <w:rsid w:val="00310119"/>
    <w:rsid w:val="003102F2"/>
    <w:rsid w:val="003105B6"/>
    <w:rsid w:val="0031071C"/>
    <w:rsid w:val="00310A92"/>
    <w:rsid w:val="00310F88"/>
    <w:rsid w:val="00311049"/>
    <w:rsid w:val="00311408"/>
    <w:rsid w:val="00311E16"/>
    <w:rsid w:val="003122FA"/>
    <w:rsid w:val="003133AA"/>
    <w:rsid w:val="003137E8"/>
    <w:rsid w:val="00314E11"/>
    <w:rsid w:val="00316416"/>
    <w:rsid w:val="003171FF"/>
    <w:rsid w:val="00320646"/>
    <w:rsid w:val="00320B2B"/>
    <w:rsid w:val="003219D1"/>
    <w:rsid w:val="00321FCC"/>
    <w:rsid w:val="00324D63"/>
    <w:rsid w:val="00325762"/>
    <w:rsid w:val="00331AA3"/>
    <w:rsid w:val="00331C8B"/>
    <w:rsid w:val="0033572B"/>
    <w:rsid w:val="00335D00"/>
    <w:rsid w:val="00336D28"/>
    <w:rsid w:val="003377B4"/>
    <w:rsid w:val="0034335D"/>
    <w:rsid w:val="00343B0F"/>
    <w:rsid w:val="00344420"/>
    <w:rsid w:val="003450F6"/>
    <w:rsid w:val="0034557B"/>
    <w:rsid w:val="00345FA7"/>
    <w:rsid w:val="00346647"/>
    <w:rsid w:val="00347B95"/>
    <w:rsid w:val="00353576"/>
    <w:rsid w:val="00353AE7"/>
    <w:rsid w:val="0035447E"/>
    <w:rsid w:val="00354E6B"/>
    <w:rsid w:val="00355183"/>
    <w:rsid w:val="00355939"/>
    <w:rsid w:val="003559B3"/>
    <w:rsid w:val="00357738"/>
    <w:rsid w:val="00357873"/>
    <w:rsid w:val="00357B76"/>
    <w:rsid w:val="00357FAD"/>
    <w:rsid w:val="00362AB4"/>
    <w:rsid w:val="00363F24"/>
    <w:rsid w:val="00365298"/>
    <w:rsid w:val="00365DA3"/>
    <w:rsid w:val="003675CE"/>
    <w:rsid w:val="00370098"/>
    <w:rsid w:val="00370F32"/>
    <w:rsid w:val="003805DD"/>
    <w:rsid w:val="00380F3F"/>
    <w:rsid w:val="003865B8"/>
    <w:rsid w:val="00386DFF"/>
    <w:rsid w:val="003906C0"/>
    <w:rsid w:val="00391321"/>
    <w:rsid w:val="00391847"/>
    <w:rsid w:val="00392858"/>
    <w:rsid w:val="00393AAC"/>
    <w:rsid w:val="00393FD4"/>
    <w:rsid w:val="00394B16"/>
    <w:rsid w:val="00396CD5"/>
    <w:rsid w:val="003A091E"/>
    <w:rsid w:val="003A0F66"/>
    <w:rsid w:val="003A2025"/>
    <w:rsid w:val="003A260E"/>
    <w:rsid w:val="003A34C6"/>
    <w:rsid w:val="003A4ADD"/>
    <w:rsid w:val="003A6531"/>
    <w:rsid w:val="003B0B36"/>
    <w:rsid w:val="003B1634"/>
    <w:rsid w:val="003B4070"/>
    <w:rsid w:val="003B4C90"/>
    <w:rsid w:val="003B5A3E"/>
    <w:rsid w:val="003B5DC8"/>
    <w:rsid w:val="003B650F"/>
    <w:rsid w:val="003B6BCC"/>
    <w:rsid w:val="003B7B0B"/>
    <w:rsid w:val="003B7FC0"/>
    <w:rsid w:val="003C15E8"/>
    <w:rsid w:val="003C1FE3"/>
    <w:rsid w:val="003C3374"/>
    <w:rsid w:val="003C4509"/>
    <w:rsid w:val="003C45B6"/>
    <w:rsid w:val="003C7190"/>
    <w:rsid w:val="003D2378"/>
    <w:rsid w:val="003D2A08"/>
    <w:rsid w:val="003D2D3B"/>
    <w:rsid w:val="003D399E"/>
    <w:rsid w:val="003D3F2E"/>
    <w:rsid w:val="003D6034"/>
    <w:rsid w:val="003D61D1"/>
    <w:rsid w:val="003D61E7"/>
    <w:rsid w:val="003D6286"/>
    <w:rsid w:val="003E1501"/>
    <w:rsid w:val="003E1F49"/>
    <w:rsid w:val="003E2216"/>
    <w:rsid w:val="003E43C6"/>
    <w:rsid w:val="003E54CF"/>
    <w:rsid w:val="003E5A54"/>
    <w:rsid w:val="003F1E9B"/>
    <w:rsid w:val="003F28A8"/>
    <w:rsid w:val="003F2D6F"/>
    <w:rsid w:val="003F40CB"/>
    <w:rsid w:val="003F4370"/>
    <w:rsid w:val="003F6AD7"/>
    <w:rsid w:val="003F77E3"/>
    <w:rsid w:val="00400CE9"/>
    <w:rsid w:val="00400D40"/>
    <w:rsid w:val="00404204"/>
    <w:rsid w:val="00405E9E"/>
    <w:rsid w:val="00407537"/>
    <w:rsid w:val="004112E8"/>
    <w:rsid w:val="0041298A"/>
    <w:rsid w:val="004147BD"/>
    <w:rsid w:val="00414FD5"/>
    <w:rsid w:val="004160E2"/>
    <w:rsid w:val="00416555"/>
    <w:rsid w:val="0042021D"/>
    <w:rsid w:val="00420FC8"/>
    <w:rsid w:val="00424559"/>
    <w:rsid w:val="0042786C"/>
    <w:rsid w:val="00430B88"/>
    <w:rsid w:val="004352BA"/>
    <w:rsid w:val="00437CE6"/>
    <w:rsid w:val="004424F0"/>
    <w:rsid w:val="00442514"/>
    <w:rsid w:val="00442D86"/>
    <w:rsid w:val="00444CF1"/>
    <w:rsid w:val="004466A0"/>
    <w:rsid w:val="004474C3"/>
    <w:rsid w:val="00450A40"/>
    <w:rsid w:val="00450B70"/>
    <w:rsid w:val="004513DA"/>
    <w:rsid w:val="004518AF"/>
    <w:rsid w:val="00452151"/>
    <w:rsid w:val="0045239C"/>
    <w:rsid w:val="00452ADC"/>
    <w:rsid w:val="004559BC"/>
    <w:rsid w:val="00457C87"/>
    <w:rsid w:val="00457FD5"/>
    <w:rsid w:val="00461A94"/>
    <w:rsid w:val="004638A2"/>
    <w:rsid w:val="004650FC"/>
    <w:rsid w:val="00465EB9"/>
    <w:rsid w:val="00467509"/>
    <w:rsid w:val="004701E3"/>
    <w:rsid w:val="004702AC"/>
    <w:rsid w:val="00474160"/>
    <w:rsid w:val="00475481"/>
    <w:rsid w:val="004761DE"/>
    <w:rsid w:val="00476C4E"/>
    <w:rsid w:val="00480FFE"/>
    <w:rsid w:val="004820F8"/>
    <w:rsid w:val="0048272E"/>
    <w:rsid w:val="0048302E"/>
    <w:rsid w:val="004834F1"/>
    <w:rsid w:val="00483D7E"/>
    <w:rsid w:val="0048418B"/>
    <w:rsid w:val="00485594"/>
    <w:rsid w:val="00485DD8"/>
    <w:rsid w:val="004863A1"/>
    <w:rsid w:val="004871E1"/>
    <w:rsid w:val="004874B8"/>
    <w:rsid w:val="00487608"/>
    <w:rsid w:val="00487F09"/>
    <w:rsid w:val="00490586"/>
    <w:rsid w:val="00491988"/>
    <w:rsid w:val="00493B3D"/>
    <w:rsid w:val="00494040"/>
    <w:rsid w:val="00494360"/>
    <w:rsid w:val="004976B7"/>
    <w:rsid w:val="00497747"/>
    <w:rsid w:val="004A1B70"/>
    <w:rsid w:val="004A4150"/>
    <w:rsid w:val="004A4E7C"/>
    <w:rsid w:val="004A64B4"/>
    <w:rsid w:val="004A7100"/>
    <w:rsid w:val="004B0D82"/>
    <w:rsid w:val="004B1BC1"/>
    <w:rsid w:val="004B1CEC"/>
    <w:rsid w:val="004B235C"/>
    <w:rsid w:val="004B2916"/>
    <w:rsid w:val="004B2CFA"/>
    <w:rsid w:val="004B3C74"/>
    <w:rsid w:val="004B50F9"/>
    <w:rsid w:val="004B64BD"/>
    <w:rsid w:val="004B76B3"/>
    <w:rsid w:val="004B7F6C"/>
    <w:rsid w:val="004C284D"/>
    <w:rsid w:val="004C4B09"/>
    <w:rsid w:val="004C6D82"/>
    <w:rsid w:val="004D0314"/>
    <w:rsid w:val="004D05BB"/>
    <w:rsid w:val="004D10FB"/>
    <w:rsid w:val="004D198A"/>
    <w:rsid w:val="004D250F"/>
    <w:rsid w:val="004D282F"/>
    <w:rsid w:val="004D4185"/>
    <w:rsid w:val="004D44DA"/>
    <w:rsid w:val="004D457E"/>
    <w:rsid w:val="004D4810"/>
    <w:rsid w:val="004D57A0"/>
    <w:rsid w:val="004D5E50"/>
    <w:rsid w:val="004D6E1E"/>
    <w:rsid w:val="004D7885"/>
    <w:rsid w:val="004D7F26"/>
    <w:rsid w:val="004E04A3"/>
    <w:rsid w:val="004E0A0F"/>
    <w:rsid w:val="004E35E9"/>
    <w:rsid w:val="004E5A91"/>
    <w:rsid w:val="004E6E9C"/>
    <w:rsid w:val="004E6EB8"/>
    <w:rsid w:val="004F0BB5"/>
    <w:rsid w:val="004F0FC2"/>
    <w:rsid w:val="004F2009"/>
    <w:rsid w:val="004F2B0C"/>
    <w:rsid w:val="004F30CE"/>
    <w:rsid w:val="004F4566"/>
    <w:rsid w:val="004F4657"/>
    <w:rsid w:val="004F54FF"/>
    <w:rsid w:val="004F6A9B"/>
    <w:rsid w:val="004F700A"/>
    <w:rsid w:val="004F76E8"/>
    <w:rsid w:val="004F7C8B"/>
    <w:rsid w:val="00500CF2"/>
    <w:rsid w:val="0050299B"/>
    <w:rsid w:val="00505B04"/>
    <w:rsid w:val="00506861"/>
    <w:rsid w:val="00506E17"/>
    <w:rsid w:val="0051054E"/>
    <w:rsid w:val="00512162"/>
    <w:rsid w:val="005128D3"/>
    <w:rsid w:val="00512AA5"/>
    <w:rsid w:val="00512E9A"/>
    <w:rsid w:val="0051378E"/>
    <w:rsid w:val="00513875"/>
    <w:rsid w:val="00514081"/>
    <w:rsid w:val="00522B03"/>
    <w:rsid w:val="00526FF6"/>
    <w:rsid w:val="00530617"/>
    <w:rsid w:val="00530D9F"/>
    <w:rsid w:val="0053138E"/>
    <w:rsid w:val="00533B0B"/>
    <w:rsid w:val="005343DC"/>
    <w:rsid w:val="00535267"/>
    <w:rsid w:val="00535673"/>
    <w:rsid w:val="00541932"/>
    <w:rsid w:val="00541D4D"/>
    <w:rsid w:val="005426C4"/>
    <w:rsid w:val="005448E3"/>
    <w:rsid w:val="00544B7C"/>
    <w:rsid w:val="00545295"/>
    <w:rsid w:val="005462DA"/>
    <w:rsid w:val="00551241"/>
    <w:rsid w:val="00552174"/>
    <w:rsid w:val="00553551"/>
    <w:rsid w:val="00554259"/>
    <w:rsid w:val="00561A10"/>
    <w:rsid w:val="00562499"/>
    <w:rsid w:val="00563A61"/>
    <w:rsid w:val="0056448A"/>
    <w:rsid w:val="005651CA"/>
    <w:rsid w:val="00565382"/>
    <w:rsid w:val="00565A50"/>
    <w:rsid w:val="00566CE4"/>
    <w:rsid w:val="005677EF"/>
    <w:rsid w:val="0056796F"/>
    <w:rsid w:val="00567D29"/>
    <w:rsid w:val="00570073"/>
    <w:rsid w:val="00570507"/>
    <w:rsid w:val="00570589"/>
    <w:rsid w:val="00571ACF"/>
    <w:rsid w:val="00571E45"/>
    <w:rsid w:val="00572F20"/>
    <w:rsid w:val="005734F9"/>
    <w:rsid w:val="00574068"/>
    <w:rsid w:val="005743B6"/>
    <w:rsid w:val="00574827"/>
    <w:rsid w:val="00581866"/>
    <w:rsid w:val="00582594"/>
    <w:rsid w:val="00582644"/>
    <w:rsid w:val="00583B76"/>
    <w:rsid w:val="00584136"/>
    <w:rsid w:val="00584282"/>
    <w:rsid w:val="0058628C"/>
    <w:rsid w:val="00586569"/>
    <w:rsid w:val="00586885"/>
    <w:rsid w:val="00586995"/>
    <w:rsid w:val="0058783A"/>
    <w:rsid w:val="005878F9"/>
    <w:rsid w:val="00591D16"/>
    <w:rsid w:val="005927E3"/>
    <w:rsid w:val="00592D98"/>
    <w:rsid w:val="00592E76"/>
    <w:rsid w:val="00593C6F"/>
    <w:rsid w:val="00594472"/>
    <w:rsid w:val="00594FCB"/>
    <w:rsid w:val="0059509D"/>
    <w:rsid w:val="00595273"/>
    <w:rsid w:val="0059682F"/>
    <w:rsid w:val="005975C9"/>
    <w:rsid w:val="00597C6B"/>
    <w:rsid w:val="005A1838"/>
    <w:rsid w:val="005A1B56"/>
    <w:rsid w:val="005A20D8"/>
    <w:rsid w:val="005A4531"/>
    <w:rsid w:val="005A489A"/>
    <w:rsid w:val="005A496A"/>
    <w:rsid w:val="005A65E7"/>
    <w:rsid w:val="005A7C8E"/>
    <w:rsid w:val="005B031D"/>
    <w:rsid w:val="005B06AF"/>
    <w:rsid w:val="005B0AF4"/>
    <w:rsid w:val="005B2944"/>
    <w:rsid w:val="005B2ADC"/>
    <w:rsid w:val="005B2BBC"/>
    <w:rsid w:val="005B2D0B"/>
    <w:rsid w:val="005B3146"/>
    <w:rsid w:val="005B460F"/>
    <w:rsid w:val="005B4A6A"/>
    <w:rsid w:val="005B5B61"/>
    <w:rsid w:val="005B67E2"/>
    <w:rsid w:val="005B6CD3"/>
    <w:rsid w:val="005B7324"/>
    <w:rsid w:val="005B7EF8"/>
    <w:rsid w:val="005C287C"/>
    <w:rsid w:val="005C480E"/>
    <w:rsid w:val="005C51D2"/>
    <w:rsid w:val="005C56DD"/>
    <w:rsid w:val="005C5B50"/>
    <w:rsid w:val="005C5E0F"/>
    <w:rsid w:val="005C6B3A"/>
    <w:rsid w:val="005D06F6"/>
    <w:rsid w:val="005D2DA7"/>
    <w:rsid w:val="005D2F64"/>
    <w:rsid w:val="005D33FE"/>
    <w:rsid w:val="005D64C2"/>
    <w:rsid w:val="005E1DF8"/>
    <w:rsid w:val="005E44D5"/>
    <w:rsid w:val="005E5560"/>
    <w:rsid w:val="005E5D69"/>
    <w:rsid w:val="005E6E96"/>
    <w:rsid w:val="005E720A"/>
    <w:rsid w:val="005E7A7F"/>
    <w:rsid w:val="005F1D4B"/>
    <w:rsid w:val="005F29C9"/>
    <w:rsid w:val="005F39B3"/>
    <w:rsid w:val="005F4EE3"/>
    <w:rsid w:val="005F7A1D"/>
    <w:rsid w:val="005F7A82"/>
    <w:rsid w:val="005F7BA6"/>
    <w:rsid w:val="00601D2F"/>
    <w:rsid w:val="006071E8"/>
    <w:rsid w:val="0061293F"/>
    <w:rsid w:val="00613068"/>
    <w:rsid w:val="0061679D"/>
    <w:rsid w:val="00616CB3"/>
    <w:rsid w:val="00617E65"/>
    <w:rsid w:val="00620FAB"/>
    <w:rsid w:val="00622BDD"/>
    <w:rsid w:val="00622E70"/>
    <w:rsid w:val="0062303E"/>
    <w:rsid w:val="00623B0D"/>
    <w:rsid w:val="00624A74"/>
    <w:rsid w:val="00625382"/>
    <w:rsid w:val="006303E7"/>
    <w:rsid w:val="006312FA"/>
    <w:rsid w:val="0063305D"/>
    <w:rsid w:val="006338B1"/>
    <w:rsid w:val="00634632"/>
    <w:rsid w:val="00634E0D"/>
    <w:rsid w:val="00636A69"/>
    <w:rsid w:val="00636B74"/>
    <w:rsid w:val="006410BA"/>
    <w:rsid w:val="0064110D"/>
    <w:rsid w:val="0064160E"/>
    <w:rsid w:val="00642546"/>
    <w:rsid w:val="00643B01"/>
    <w:rsid w:val="006447CA"/>
    <w:rsid w:val="00647638"/>
    <w:rsid w:val="0065041B"/>
    <w:rsid w:val="00651CE2"/>
    <w:rsid w:val="00652992"/>
    <w:rsid w:val="00654999"/>
    <w:rsid w:val="00655358"/>
    <w:rsid w:val="00655B7C"/>
    <w:rsid w:val="00656D7B"/>
    <w:rsid w:val="00657165"/>
    <w:rsid w:val="006601CF"/>
    <w:rsid w:val="0066170A"/>
    <w:rsid w:val="00661B67"/>
    <w:rsid w:val="00662283"/>
    <w:rsid w:val="00663010"/>
    <w:rsid w:val="006648C5"/>
    <w:rsid w:val="00664BCA"/>
    <w:rsid w:val="0066596D"/>
    <w:rsid w:val="00666336"/>
    <w:rsid w:val="00666B8F"/>
    <w:rsid w:val="0066742E"/>
    <w:rsid w:val="00671816"/>
    <w:rsid w:val="00671BF2"/>
    <w:rsid w:val="006723C7"/>
    <w:rsid w:val="00674232"/>
    <w:rsid w:val="0067544B"/>
    <w:rsid w:val="00680FE7"/>
    <w:rsid w:val="00682264"/>
    <w:rsid w:val="00682E33"/>
    <w:rsid w:val="00683E4E"/>
    <w:rsid w:val="00686EF8"/>
    <w:rsid w:val="00687960"/>
    <w:rsid w:val="006915AB"/>
    <w:rsid w:val="00691756"/>
    <w:rsid w:val="0069294A"/>
    <w:rsid w:val="006932FE"/>
    <w:rsid w:val="00694948"/>
    <w:rsid w:val="006955E8"/>
    <w:rsid w:val="006A0D0B"/>
    <w:rsid w:val="006A17CA"/>
    <w:rsid w:val="006A27DB"/>
    <w:rsid w:val="006A2EBE"/>
    <w:rsid w:val="006A2FAD"/>
    <w:rsid w:val="006A30BC"/>
    <w:rsid w:val="006A4441"/>
    <w:rsid w:val="006A44D8"/>
    <w:rsid w:val="006A5546"/>
    <w:rsid w:val="006A6951"/>
    <w:rsid w:val="006A6FF3"/>
    <w:rsid w:val="006B30EA"/>
    <w:rsid w:val="006B4CC8"/>
    <w:rsid w:val="006B5009"/>
    <w:rsid w:val="006B5536"/>
    <w:rsid w:val="006C03C1"/>
    <w:rsid w:val="006C2762"/>
    <w:rsid w:val="006C4A8A"/>
    <w:rsid w:val="006C4C65"/>
    <w:rsid w:val="006C61E1"/>
    <w:rsid w:val="006C65B6"/>
    <w:rsid w:val="006C72A2"/>
    <w:rsid w:val="006D0C42"/>
    <w:rsid w:val="006D0CCB"/>
    <w:rsid w:val="006D0E88"/>
    <w:rsid w:val="006D3958"/>
    <w:rsid w:val="006D3EB7"/>
    <w:rsid w:val="006D4486"/>
    <w:rsid w:val="006E1432"/>
    <w:rsid w:val="006E185F"/>
    <w:rsid w:val="006E2797"/>
    <w:rsid w:val="006E2FB5"/>
    <w:rsid w:val="006E369C"/>
    <w:rsid w:val="006E4F08"/>
    <w:rsid w:val="006E528E"/>
    <w:rsid w:val="006E52C8"/>
    <w:rsid w:val="006E5C37"/>
    <w:rsid w:val="006E63F9"/>
    <w:rsid w:val="006E68E4"/>
    <w:rsid w:val="006F09BD"/>
    <w:rsid w:val="006F1469"/>
    <w:rsid w:val="006F2620"/>
    <w:rsid w:val="006F2C42"/>
    <w:rsid w:val="006F4398"/>
    <w:rsid w:val="006F77FF"/>
    <w:rsid w:val="00702A29"/>
    <w:rsid w:val="00702F06"/>
    <w:rsid w:val="00703C41"/>
    <w:rsid w:val="00704A87"/>
    <w:rsid w:val="00704F92"/>
    <w:rsid w:val="0070554D"/>
    <w:rsid w:val="007074DC"/>
    <w:rsid w:val="00707564"/>
    <w:rsid w:val="00707DE0"/>
    <w:rsid w:val="0071128F"/>
    <w:rsid w:val="00711CE6"/>
    <w:rsid w:val="00712BA5"/>
    <w:rsid w:val="00715F27"/>
    <w:rsid w:val="0072017B"/>
    <w:rsid w:val="0072066B"/>
    <w:rsid w:val="00723A04"/>
    <w:rsid w:val="00724408"/>
    <w:rsid w:val="00724513"/>
    <w:rsid w:val="00724E8F"/>
    <w:rsid w:val="00724F16"/>
    <w:rsid w:val="007250F5"/>
    <w:rsid w:val="00725322"/>
    <w:rsid w:val="00726BF1"/>
    <w:rsid w:val="00730BA8"/>
    <w:rsid w:val="007336E2"/>
    <w:rsid w:val="007351B6"/>
    <w:rsid w:val="00740DA2"/>
    <w:rsid w:val="00744A67"/>
    <w:rsid w:val="0074557F"/>
    <w:rsid w:val="00750D4F"/>
    <w:rsid w:val="00752649"/>
    <w:rsid w:val="00752828"/>
    <w:rsid w:val="00752859"/>
    <w:rsid w:val="00752B9B"/>
    <w:rsid w:val="00752CBF"/>
    <w:rsid w:val="00753767"/>
    <w:rsid w:val="0075474D"/>
    <w:rsid w:val="00756761"/>
    <w:rsid w:val="007579F9"/>
    <w:rsid w:val="00760007"/>
    <w:rsid w:val="00760132"/>
    <w:rsid w:val="0076043F"/>
    <w:rsid w:val="00765155"/>
    <w:rsid w:val="00765949"/>
    <w:rsid w:val="0076617E"/>
    <w:rsid w:val="0077231F"/>
    <w:rsid w:val="00774309"/>
    <w:rsid w:val="00775276"/>
    <w:rsid w:val="0077632B"/>
    <w:rsid w:val="00776565"/>
    <w:rsid w:val="00776DFA"/>
    <w:rsid w:val="00777F5A"/>
    <w:rsid w:val="0078057C"/>
    <w:rsid w:val="00781232"/>
    <w:rsid w:val="0078186E"/>
    <w:rsid w:val="00781BD9"/>
    <w:rsid w:val="00781F80"/>
    <w:rsid w:val="00784E3D"/>
    <w:rsid w:val="00791EAF"/>
    <w:rsid w:val="0079339D"/>
    <w:rsid w:val="007935D8"/>
    <w:rsid w:val="00793D6F"/>
    <w:rsid w:val="007950AD"/>
    <w:rsid w:val="00795476"/>
    <w:rsid w:val="00795CE7"/>
    <w:rsid w:val="00797736"/>
    <w:rsid w:val="007A07ED"/>
    <w:rsid w:val="007A0F71"/>
    <w:rsid w:val="007A1FC0"/>
    <w:rsid w:val="007A32FF"/>
    <w:rsid w:val="007A3EE2"/>
    <w:rsid w:val="007A446D"/>
    <w:rsid w:val="007A576B"/>
    <w:rsid w:val="007A7BCB"/>
    <w:rsid w:val="007B0771"/>
    <w:rsid w:val="007B2F50"/>
    <w:rsid w:val="007B4526"/>
    <w:rsid w:val="007B56CE"/>
    <w:rsid w:val="007B5793"/>
    <w:rsid w:val="007C08EA"/>
    <w:rsid w:val="007C12B8"/>
    <w:rsid w:val="007C168F"/>
    <w:rsid w:val="007C283E"/>
    <w:rsid w:val="007C481D"/>
    <w:rsid w:val="007C48A3"/>
    <w:rsid w:val="007C5F44"/>
    <w:rsid w:val="007C6479"/>
    <w:rsid w:val="007D45EC"/>
    <w:rsid w:val="007D619C"/>
    <w:rsid w:val="007D6A73"/>
    <w:rsid w:val="007D7C93"/>
    <w:rsid w:val="007E085A"/>
    <w:rsid w:val="007E1E6E"/>
    <w:rsid w:val="007E213A"/>
    <w:rsid w:val="007E41E8"/>
    <w:rsid w:val="007E5F19"/>
    <w:rsid w:val="007F0C01"/>
    <w:rsid w:val="007F19E0"/>
    <w:rsid w:val="007F3785"/>
    <w:rsid w:val="007F403D"/>
    <w:rsid w:val="007F7120"/>
    <w:rsid w:val="007F7F25"/>
    <w:rsid w:val="0080002D"/>
    <w:rsid w:val="00800A7B"/>
    <w:rsid w:val="008020E8"/>
    <w:rsid w:val="00802F6D"/>
    <w:rsid w:val="00803A80"/>
    <w:rsid w:val="008044B9"/>
    <w:rsid w:val="0080494E"/>
    <w:rsid w:val="008049CA"/>
    <w:rsid w:val="00804C51"/>
    <w:rsid w:val="00811D2E"/>
    <w:rsid w:val="00812A61"/>
    <w:rsid w:val="0081346D"/>
    <w:rsid w:val="00814EF7"/>
    <w:rsid w:val="00820E8B"/>
    <w:rsid w:val="00821152"/>
    <w:rsid w:val="00821193"/>
    <w:rsid w:val="008211AA"/>
    <w:rsid w:val="00825CF3"/>
    <w:rsid w:val="00827ADB"/>
    <w:rsid w:val="008310AE"/>
    <w:rsid w:val="008317A6"/>
    <w:rsid w:val="00831E27"/>
    <w:rsid w:val="00832FCB"/>
    <w:rsid w:val="0084274B"/>
    <w:rsid w:val="0084456D"/>
    <w:rsid w:val="00845DDB"/>
    <w:rsid w:val="008473BE"/>
    <w:rsid w:val="008514A9"/>
    <w:rsid w:val="00852C80"/>
    <w:rsid w:val="00853E0F"/>
    <w:rsid w:val="0085444D"/>
    <w:rsid w:val="0085449A"/>
    <w:rsid w:val="00854E49"/>
    <w:rsid w:val="0085615B"/>
    <w:rsid w:val="00857377"/>
    <w:rsid w:val="00857C81"/>
    <w:rsid w:val="0086192A"/>
    <w:rsid w:val="00861B9F"/>
    <w:rsid w:val="00862563"/>
    <w:rsid w:val="00862FE9"/>
    <w:rsid w:val="00866FD8"/>
    <w:rsid w:val="00870886"/>
    <w:rsid w:val="00872232"/>
    <w:rsid w:val="0087331F"/>
    <w:rsid w:val="0088174D"/>
    <w:rsid w:val="00881999"/>
    <w:rsid w:val="008828AA"/>
    <w:rsid w:val="00882C43"/>
    <w:rsid w:val="00883C29"/>
    <w:rsid w:val="0088579B"/>
    <w:rsid w:val="008863B7"/>
    <w:rsid w:val="0088667C"/>
    <w:rsid w:val="00886EDE"/>
    <w:rsid w:val="00887642"/>
    <w:rsid w:val="008877AC"/>
    <w:rsid w:val="008901AF"/>
    <w:rsid w:val="00895BDF"/>
    <w:rsid w:val="00896523"/>
    <w:rsid w:val="00896587"/>
    <w:rsid w:val="008965B1"/>
    <w:rsid w:val="008A2112"/>
    <w:rsid w:val="008A22AE"/>
    <w:rsid w:val="008A29D5"/>
    <w:rsid w:val="008A453B"/>
    <w:rsid w:val="008A5CFA"/>
    <w:rsid w:val="008A7E04"/>
    <w:rsid w:val="008B14F9"/>
    <w:rsid w:val="008B3F2E"/>
    <w:rsid w:val="008B435E"/>
    <w:rsid w:val="008B6A59"/>
    <w:rsid w:val="008B6C90"/>
    <w:rsid w:val="008B7452"/>
    <w:rsid w:val="008B7874"/>
    <w:rsid w:val="008C1E32"/>
    <w:rsid w:val="008C2CAF"/>
    <w:rsid w:val="008C37F9"/>
    <w:rsid w:val="008C3B10"/>
    <w:rsid w:val="008C4D73"/>
    <w:rsid w:val="008C4D9B"/>
    <w:rsid w:val="008C56F9"/>
    <w:rsid w:val="008C69C0"/>
    <w:rsid w:val="008C7432"/>
    <w:rsid w:val="008C79B8"/>
    <w:rsid w:val="008D07E5"/>
    <w:rsid w:val="008D08DE"/>
    <w:rsid w:val="008D09AC"/>
    <w:rsid w:val="008D1318"/>
    <w:rsid w:val="008D2E2B"/>
    <w:rsid w:val="008D2EA5"/>
    <w:rsid w:val="008D3339"/>
    <w:rsid w:val="008D3745"/>
    <w:rsid w:val="008D39DE"/>
    <w:rsid w:val="008D7FF8"/>
    <w:rsid w:val="008E0F7B"/>
    <w:rsid w:val="008E424F"/>
    <w:rsid w:val="008E49DE"/>
    <w:rsid w:val="008E4ED2"/>
    <w:rsid w:val="008E50D6"/>
    <w:rsid w:val="008E52E9"/>
    <w:rsid w:val="008E6406"/>
    <w:rsid w:val="008E73C3"/>
    <w:rsid w:val="008E7DD3"/>
    <w:rsid w:val="008F06C4"/>
    <w:rsid w:val="008F08AF"/>
    <w:rsid w:val="008F0AD4"/>
    <w:rsid w:val="008F1182"/>
    <w:rsid w:val="008F327F"/>
    <w:rsid w:val="008F3CD0"/>
    <w:rsid w:val="008F546B"/>
    <w:rsid w:val="008F5ACD"/>
    <w:rsid w:val="008F6879"/>
    <w:rsid w:val="008F7B49"/>
    <w:rsid w:val="0090058C"/>
    <w:rsid w:val="0090059C"/>
    <w:rsid w:val="00900A26"/>
    <w:rsid w:val="00901ABB"/>
    <w:rsid w:val="00902129"/>
    <w:rsid w:val="00902A72"/>
    <w:rsid w:val="00903649"/>
    <w:rsid w:val="00904DCE"/>
    <w:rsid w:val="0090614C"/>
    <w:rsid w:val="009100A8"/>
    <w:rsid w:val="009109E1"/>
    <w:rsid w:val="00911332"/>
    <w:rsid w:val="00911792"/>
    <w:rsid w:val="00911E54"/>
    <w:rsid w:val="0091549B"/>
    <w:rsid w:val="00915B18"/>
    <w:rsid w:val="00916105"/>
    <w:rsid w:val="0091691D"/>
    <w:rsid w:val="00920254"/>
    <w:rsid w:val="009202D1"/>
    <w:rsid w:val="00922A70"/>
    <w:rsid w:val="00923486"/>
    <w:rsid w:val="009244CA"/>
    <w:rsid w:val="009268CD"/>
    <w:rsid w:val="009312A7"/>
    <w:rsid w:val="00931AD7"/>
    <w:rsid w:val="00931B55"/>
    <w:rsid w:val="009325BD"/>
    <w:rsid w:val="0093334F"/>
    <w:rsid w:val="00934190"/>
    <w:rsid w:val="00934E57"/>
    <w:rsid w:val="009358EC"/>
    <w:rsid w:val="009422F4"/>
    <w:rsid w:val="00943B6B"/>
    <w:rsid w:val="009449F2"/>
    <w:rsid w:val="009457DD"/>
    <w:rsid w:val="00945854"/>
    <w:rsid w:val="00946576"/>
    <w:rsid w:val="00946D63"/>
    <w:rsid w:val="0095079A"/>
    <w:rsid w:val="00951044"/>
    <w:rsid w:val="00952ECF"/>
    <w:rsid w:val="00953D17"/>
    <w:rsid w:val="0095507C"/>
    <w:rsid w:val="00956193"/>
    <w:rsid w:val="00956283"/>
    <w:rsid w:val="00956C08"/>
    <w:rsid w:val="009601FB"/>
    <w:rsid w:val="00961215"/>
    <w:rsid w:val="00962CE5"/>
    <w:rsid w:val="00964D84"/>
    <w:rsid w:val="009670A8"/>
    <w:rsid w:val="0096718E"/>
    <w:rsid w:val="009677CA"/>
    <w:rsid w:val="0097144F"/>
    <w:rsid w:val="00972246"/>
    <w:rsid w:val="00974124"/>
    <w:rsid w:val="00976A5E"/>
    <w:rsid w:val="00977E1E"/>
    <w:rsid w:val="009820A9"/>
    <w:rsid w:val="009823C2"/>
    <w:rsid w:val="009836B9"/>
    <w:rsid w:val="00983B6B"/>
    <w:rsid w:val="00985E07"/>
    <w:rsid w:val="00985F06"/>
    <w:rsid w:val="00986686"/>
    <w:rsid w:val="00986790"/>
    <w:rsid w:val="00990C77"/>
    <w:rsid w:val="00991516"/>
    <w:rsid w:val="00991969"/>
    <w:rsid w:val="00991E6A"/>
    <w:rsid w:val="009925EB"/>
    <w:rsid w:val="00992AFB"/>
    <w:rsid w:val="009934DF"/>
    <w:rsid w:val="00994B59"/>
    <w:rsid w:val="009972FC"/>
    <w:rsid w:val="00997B2C"/>
    <w:rsid w:val="00997D99"/>
    <w:rsid w:val="009A3B87"/>
    <w:rsid w:val="009A3C12"/>
    <w:rsid w:val="009A41EA"/>
    <w:rsid w:val="009A45DC"/>
    <w:rsid w:val="009A50DA"/>
    <w:rsid w:val="009A52A1"/>
    <w:rsid w:val="009A6267"/>
    <w:rsid w:val="009B00F0"/>
    <w:rsid w:val="009B0874"/>
    <w:rsid w:val="009B18A9"/>
    <w:rsid w:val="009B26C6"/>
    <w:rsid w:val="009B2A82"/>
    <w:rsid w:val="009B2D87"/>
    <w:rsid w:val="009B31E2"/>
    <w:rsid w:val="009B391C"/>
    <w:rsid w:val="009B64A7"/>
    <w:rsid w:val="009B6D51"/>
    <w:rsid w:val="009C06CD"/>
    <w:rsid w:val="009C0B37"/>
    <w:rsid w:val="009C106A"/>
    <w:rsid w:val="009C166C"/>
    <w:rsid w:val="009C1AA1"/>
    <w:rsid w:val="009C1EEF"/>
    <w:rsid w:val="009C4082"/>
    <w:rsid w:val="009C4EA8"/>
    <w:rsid w:val="009C69B1"/>
    <w:rsid w:val="009C7011"/>
    <w:rsid w:val="009D04BB"/>
    <w:rsid w:val="009D1425"/>
    <w:rsid w:val="009D17F0"/>
    <w:rsid w:val="009D1A76"/>
    <w:rsid w:val="009D1C82"/>
    <w:rsid w:val="009D1ECC"/>
    <w:rsid w:val="009D26B1"/>
    <w:rsid w:val="009D60B5"/>
    <w:rsid w:val="009D667A"/>
    <w:rsid w:val="009D6F48"/>
    <w:rsid w:val="009E0224"/>
    <w:rsid w:val="009E16BA"/>
    <w:rsid w:val="009E1850"/>
    <w:rsid w:val="009E5C3D"/>
    <w:rsid w:val="009E7033"/>
    <w:rsid w:val="009F0061"/>
    <w:rsid w:val="009F1138"/>
    <w:rsid w:val="009F2297"/>
    <w:rsid w:val="009F22F1"/>
    <w:rsid w:val="009F29D4"/>
    <w:rsid w:val="009F36C3"/>
    <w:rsid w:val="009F3D28"/>
    <w:rsid w:val="009F63D4"/>
    <w:rsid w:val="009F69E8"/>
    <w:rsid w:val="009F727C"/>
    <w:rsid w:val="009F7A4D"/>
    <w:rsid w:val="009F7ADE"/>
    <w:rsid w:val="00A034AC"/>
    <w:rsid w:val="00A03B95"/>
    <w:rsid w:val="00A0497E"/>
    <w:rsid w:val="00A04A97"/>
    <w:rsid w:val="00A04BDD"/>
    <w:rsid w:val="00A06CAC"/>
    <w:rsid w:val="00A072DD"/>
    <w:rsid w:val="00A12615"/>
    <w:rsid w:val="00A12675"/>
    <w:rsid w:val="00A127F0"/>
    <w:rsid w:val="00A201D4"/>
    <w:rsid w:val="00A20C0D"/>
    <w:rsid w:val="00A20C43"/>
    <w:rsid w:val="00A21AA5"/>
    <w:rsid w:val="00A22918"/>
    <w:rsid w:val="00A2320A"/>
    <w:rsid w:val="00A246A7"/>
    <w:rsid w:val="00A24DB3"/>
    <w:rsid w:val="00A25207"/>
    <w:rsid w:val="00A25262"/>
    <w:rsid w:val="00A25E87"/>
    <w:rsid w:val="00A262BF"/>
    <w:rsid w:val="00A2661B"/>
    <w:rsid w:val="00A26E97"/>
    <w:rsid w:val="00A2719D"/>
    <w:rsid w:val="00A30CC0"/>
    <w:rsid w:val="00A33111"/>
    <w:rsid w:val="00A34A27"/>
    <w:rsid w:val="00A35148"/>
    <w:rsid w:val="00A355A5"/>
    <w:rsid w:val="00A36645"/>
    <w:rsid w:val="00A37F16"/>
    <w:rsid w:val="00A451B9"/>
    <w:rsid w:val="00A456B0"/>
    <w:rsid w:val="00A46132"/>
    <w:rsid w:val="00A47217"/>
    <w:rsid w:val="00A51506"/>
    <w:rsid w:val="00A52AF5"/>
    <w:rsid w:val="00A538FD"/>
    <w:rsid w:val="00A53BF0"/>
    <w:rsid w:val="00A545E2"/>
    <w:rsid w:val="00A552F8"/>
    <w:rsid w:val="00A566B9"/>
    <w:rsid w:val="00A56A2B"/>
    <w:rsid w:val="00A60F90"/>
    <w:rsid w:val="00A62057"/>
    <w:rsid w:val="00A639B7"/>
    <w:rsid w:val="00A64280"/>
    <w:rsid w:val="00A66272"/>
    <w:rsid w:val="00A67834"/>
    <w:rsid w:val="00A7208D"/>
    <w:rsid w:val="00A7339F"/>
    <w:rsid w:val="00A754C1"/>
    <w:rsid w:val="00A75F33"/>
    <w:rsid w:val="00A765E9"/>
    <w:rsid w:val="00A76C9E"/>
    <w:rsid w:val="00A77678"/>
    <w:rsid w:val="00A77846"/>
    <w:rsid w:val="00A81184"/>
    <w:rsid w:val="00A81830"/>
    <w:rsid w:val="00A83863"/>
    <w:rsid w:val="00A845B1"/>
    <w:rsid w:val="00A87BF8"/>
    <w:rsid w:val="00A9079E"/>
    <w:rsid w:val="00A908E9"/>
    <w:rsid w:val="00A910F4"/>
    <w:rsid w:val="00A93DA9"/>
    <w:rsid w:val="00A9433D"/>
    <w:rsid w:val="00A946DA"/>
    <w:rsid w:val="00A95906"/>
    <w:rsid w:val="00A96C6F"/>
    <w:rsid w:val="00A96E12"/>
    <w:rsid w:val="00A9748E"/>
    <w:rsid w:val="00A97E34"/>
    <w:rsid w:val="00AA0205"/>
    <w:rsid w:val="00AA2117"/>
    <w:rsid w:val="00AA237A"/>
    <w:rsid w:val="00AA23E4"/>
    <w:rsid w:val="00AA3115"/>
    <w:rsid w:val="00AA31ED"/>
    <w:rsid w:val="00AA4326"/>
    <w:rsid w:val="00AA5FB7"/>
    <w:rsid w:val="00AB06B5"/>
    <w:rsid w:val="00AB2B76"/>
    <w:rsid w:val="00AB2C1E"/>
    <w:rsid w:val="00AB402D"/>
    <w:rsid w:val="00AB4626"/>
    <w:rsid w:val="00AB666D"/>
    <w:rsid w:val="00AB6A9D"/>
    <w:rsid w:val="00AC1E2B"/>
    <w:rsid w:val="00AC32CB"/>
    <w:rsid w:val="00AD0FCB"/>
    <w:rsid w:val="00AD1794"/>
    <w:rsid w:val="00AD1A92"/>
    <w:rsid w:val="00AD2653"/>
    <w:rsid w:val="00AD29B3"/>
    <w:rsid w:val="00AD562A"/>
    <w:rsid w:val="00AD5C15"/>
    <w:rsid w:val="00AD6287"/>
    <w:rsid w:val="00AE3429"/>
    <w:rsid w:val="00AE37B4"/>
    <w:rsid w:val="00AE3899"/>
    <w:rsid w:val="00AE404B"/>
    <w:rsid w:val="00AE4A45"/>
    <w:rsid w:val="00AE4DD4"/>
    <w:rsid w:val="00AE7922"/>
    <w:rsid w:val="00AE79FD"/>
    <w:rsid w:val="00AF0617"/>
    <w:rsid w:val="00AF190B"/>
    <w:rsid w:val="00AF2BCE"/>
    <w:rsid w:val="00AF3B92"/>
    <w:rsid w:val="00AF41C7"/>
    <w:rsid w:val="00AF4887"/>
    <w:rsid w:val="00AF5764"/>
    <w:rsid w:val="00AF6A53"/>
    <w:rsid w:val="00B0097A"/>
    <w:rsid w:val="00B00EE1"/>
    <w:rsid w:val="00B03B90"/>
    <w:rsid w:val="00B04C0A"/>
    <w:rsid w:val="00B062EC"/>
    <w:rsid w:val="00B07AF1"/>
    <w:rsid w:val="00B11D80"/>
    <w:rsid w:val="00B12835"/>
    <w:rsid w:val="00B13ECB"/>
    <w:rsid w:val="00B144D3"/>
    <w:rsid w:val="00B16124"/>
    <w:rsid w:val="00B16803"/>
    <w:rsid w:val="00B22EE3"/>
    <w:rsid w:val="00B232D8"/>
    <w:rsid w:val="00B24199"/>
    <w:rsid w:val="00B24E2E"/>
    <w:rsid w:val="00B25D80"/>
    <w:rsid w:val="00B2620A"/>
    <w:rsid w:val="00B3327E"/>
    <w:rsid w:val="00B37271"/>
    <w:rsid w:val="00B37A30"/>
    <w:rsid w:val="00B414BB"/>
    <w:rsid w:val="00B4188F"/>
    <w:rsid w:val="00B4248E"/>
    <w:rsid w:val="00B43008"/>
    <w:rsid w:val="00B45403"/>
    <w:rsid w:val="00B46918"/>
    <w:rsid w:val="00B46DAF"/>
    <w:rsid w:val="00B4797E"/>
    <w:rsid w:val="00B50413"/>
    <w:rsid w:val="00B511CB"/>
    <w:rsid w:val="00B53878"/>
    <w:rsid w:val="00B544F7"/>
    <w:rsid w:val="00B546BF"/>
    <w:rsid w:val="00B5479A"/>
    <w:rsid w:val="00B552AF"/>
    <w:rsid w:val="00B56EB4"/>
    <w:rsid w:val="00B61019"/>
    <w:rsid w:val="00B61211"/>
    <w:rsid w:val="00B63186"/>
    <w:rsid w:val="00B7093C"/>
    <w:rsid w:val="00B70A43"/>
    <w:rsid w:val="00B71064"/>
    <w:rsid w:val="00B74C38"/>
    <w:rsid w:val="00B75BCF"/>
    <w:rsid w:val="00B819A3"/>
    <w:rsid w:val="00B81A21"/>
    <w:rsid w:val="00B82BB1"/>
    <w:rsid w:val="00B8606F"/>
    <w:rsid w:val="00B86972"/>
    <w:rsid w:val="00B91B53"/>
    <w:rsid w:val="00B9327F"/>
    <w:rsid w:val="00B952B0"/>
    <w:rsid w:val="00B968C4"/>
    <w:rsid w:val="00B96E6A"/>
    <w:rsid w:val="00B97186"/>
    <w:rsid w:val="00B979F5"/>
    <w:rsid w:val="00BA267A"/>
    <w:rsid w:val="00BA4225"/>
    <w:rsid w:val="00BA504B"/>
    <w:rsid w:val="00BA50D2"/>
    <w:rsid w:val="00BA5215"/>
    <w:rsid w:val="00BA682E"/>
    <w:rsid w:val="00BA7152"/>
    <w:rsid w:val="00BB0305"/>
    <w:rsid w:val="00BB04F7"/>
    <w:rsid w:val="00BB17B7"/>
    <w:rsid w:val="00BB288F"/>
    <w:rsid w:val="00BB3019"/>
    <w:rsid w:val="00BB4568"/>
    <w:rsid w:val="00BB58B2"/>
    <w:rsid w:val="00BB7077"/>
    <w:rsid w:val="00BB771B"/>
    <w:rsid w:val="00BC12FB"/>
    <w:rsid w:val="00BC371A"/>
    <w:rsid w:val="00BC6C55"/>
    <w:rsid w:val="00BC7B44"/>
    <w:rsid w:val="00BD060F"/>
    <w:rsid w:val="00BD18DB"/>
    <w:rsid w:val="00BD19A1"/>
    <w:rsid w:val="00BD3EC9"/>
    <w:rsid w:val="00BD5B5B"/>
    <w:rsid w:val="00BD606C"/>
    <w:rsid w:val="00BE0040"/>
    <w:rsid w:val="00BE1FED"/>
    <w:rsid w:val="00BE3F35"/>
    <w:rsid w:val="00BE54ED"/>
    <w:rsid w:val="00BE5840"/>
    <w:rsid w:val="00BE58FC"/>
    <w:rsid w:val="00BF0041"/>
    <w:rsid w:val="00BF23EB"/>
    <w:rsid w:val="00BF36B1"/>
    <w:rsid w:val="00BF3A0E"/>
    <w:rsid w:val="00BF427C"/>
    <w:rsid w:val="00BF4671"/>
    <w:rsid w:val="00BF510B"/>
    <w:rsid w:val="00BF54AE"/>
    <w:rsid w:val="00BF5B0E"/>
    <w:rsid w:val="00BF7BBE"/>
    <w:rsid w:val="00C003DB"/>
    <w:rsid w:val="00C02BD8"/>
    <w:rsid w:val="00C03A3A"/>
    <w:rsid w:val="00C04C60"/>
    <w:rsid w:val="00C05EEA"/>
    <w:rsid w:val="00C06DE4"/>
    <w:rsid w:val="00C073EC"/>
    <w:rsid w:val="00C12370"/>
    <w:rsid w:val="00C12950"/>
    <w:rsid w:val="00C14FF3"/>
    <w:rsid w:val="00C15C3C"/>
    <w:rsid w:val="00C17292"/>
    <w:rsid w:val="00C17846"/>
    <w:rsid w:val="00C17D85"/>
    <w:rsid w:val="00C20DF2"/>
    <w:rsid w:val="00C20E82"/>
    <w:rsid w:val="00C22B8E"/>
    <w:rsid w:val="00C23374"/>
    <w:rsid w:val="00C23CDB"/>
    <w:rsid w:val="00C24016"/>
    <w:rsid w:val="00C25DA6"/>
    <w:rsid w:val="00C26B28"/>
    <w:rsid w:val="00C27713"/>
    <w:rsid w:val="00C30D54"/>
    <w:rsid w:val="00C31D0A"/>
    <w:rsid w:val="00C31F2B"/>
    <w:rsid w:val="00C34536"/>
    <w:rsid w:val="00C3487A"/>
    <w:rsid w:val="00C361D8"/>
    <w:rsid w:val="00C362F9"/>
    <w:rsid w:val="00C3638E"/>
    <w:rsid w:val="00C40BCC"/>
    <w:rsid w:val="00C41520"/>
    <w:rsid w:val="00C419D6"/>
    <w:rsid w:val="00C41B2D"/>
    <w:rsid w:val="00C41C2C"/>
    <w:rsid w:val="00C41D6B"/>
    <w:rsid w:val="00C41E7B"/>
    <w:rsid w:val="00C43139"/>
    <w:rsid w:val="00C45AAD"/>
    <w:rsid w:val="00C4681C"/>
    <w:rsid w:val="00C47117"/>
    <w:rsid w:val="00C47265"/>
    <w:rsid w:val="00C50EA7"/>
    <w:rsid w:val="00C521AC"/>
    <w:rsid w:val="00C522C6"/>
    <w:rsid w:val="00C52879"/>
    <w:rsid w:val="00C52F6A"/>
    <w:rsid w:val="00C54423"/>
    <w:rsid w:val="00C54F34"/>
    <w:rsid w:val="00C56DAD"/>
    <w:rsid w:val="00C5752A"/>
    <w:rsid w:val="00C60011"/>
    <w:rsid w:val="00C60065"/>
    <w:rsid w:val="00C603C2"/>
    <w:rsid w:val="00C60F21"/>
    <w:rsid w:val="00C62172"/>
    <w:rsid w:val="00C624C4"/>
    <w:rsid w:val="00C624EA"/>
    <w:rsid w:val="00C62AC4"/>
    <w:rsid w:val="00C63A02"/>
    <w:rsid w:val="00C65007"/>
    <w:rsid w:val="00C658D0"/>
    <w:rsid w:val="00C65E90"/>
    <w:rsid w:val="00C66190"/>
    <w:rsid w:val="00C67B2D"/>
    <w:rsid w:val="00C709AA"/>
    <w:rsid w:val="00C70DB3"/>
    <w:rsid w:val="00C751C1"/>
    <w:rsid w:val="00C7584E"/>
    <w:rsid w:val="00C773BC"/>
    <w:rsid w:val="00C77843"/>
    <w:rsid w:val="00C77BAC"/>
    <w:rsid w:val="00C77DF9"/>
    <w:rsid w:val="00C80E86"/>
    <w:rsid w:val="00C810B1"/>
    <w:rsid w:val="00C83BCC"/>
    <w:rsid w:val="00C849DA"/>
    <w:rsid w:val="00C87F59"/>
    <w:rsid w:val="00C90FC2"/>
    <w:rsid w:val="00C957B9"/>
    <w:rsid w:val="00C958B8"/>
    <w:rsid w:val="00C96985"/>
    <w:rsid w:val="00C97C24"/>
    <w:rsid w:val="00CA064B"/>
    <w:rsid w:val="00CA1122"/>
    <w:rsid w:val="00CA1668"/>
    <w:rsid w:val="00CA17F8"/>
    <w:rsid w:val="00CA1B7A"/>
    <w:rsid w:val="00CA2CEA"/>
    <w:rsid w:val="00CA38DD"/>
    <w:rsid w:val="00CA3B71"/>
    <w:rsid w:val="00CA4ACB"/>
    <w:rsid w:val="00CA5E27"/>
    <w:rsid w:val="00CB0D95"/>
    <w:rsid w:val="00CB2259"/>
    <w:rsid w:val="00CB390B"/>
    <w:rsid w:val="00CB3D4C"/>
    <w:rsid w:val="00CB4876"/>
    <w:rsid w:val="00CB4895"/>
    <w:rsid w:val="00CB5E11"/>
    <w:rsid w:val="00CB60F6"/>
    <w:rsid w:val="00CB7A4D"/>
    <w:rsid w:val="00CB7E05"/>
    <w:rsid w:val="00CC44E4"/>
    <w:rsid w:val="00CC4C5F"/>
    <w:rsid w:val="00CD20A3"/>
    <w:rsid w:val="00CD3547"/>
    <w:rsid w:val="00CD3BCA"/>
    <w:rsid w:val="00CE174B"/>
    <w:rsid w:val="00CE1A25"/>
    <w:rsid w:val="00CE2990"/>
    <w:rsid w:val="00CE318B"/>
    <w:rsid w:val="00CE5775"/>
    <w:rsid w:val="00CE593F"/>
    <w:rsid w:val="00CE5D93"/>
    <w:rsid w:val="00CF0E01"/>
    <w:rsid w:val="00CF2BF7"/>
    <w:rsid w:val="00CF3731"/>
    <w:rsid w:val="00CF63A4"/>
    <w:rsid w:val="00CF7E76"/>
    <w:rsid w:val="00D0086F"/>
    <w:rsid w:val="00D00E66"/>
    <w:rsid w:val="00D04335"/>
    <w:rsid w:val="00D04B3E"/>
    <w:rsid w:val="00D04C73"/>
    <w:rsid w:val="00D05D8F"/>
    <w:rsid w:val="00D10DC4"/>
    <w:rsid w:val="00D12674"/>
    <w:rsid w:val="00D15724"/>
    <w:rsid w:val="00D201FA"/>
    <w:rsid w:val="00D21F81"/>
    <w:rsid w:val="00D22CEF"/>
    <w:rsid w:val="00D2354D"/>
    <w:rsid w:val="00D249A3"/>
    <w:rsid w:val="00D25C4E"/>
    <w:rsid w:val="00D25D18"/>
    <w:rsid w:val="00D3282B"/>
    <w:rsid w:val="00D32B40"/>
    <w:rsid w:val="00D32E36"/>
    <w:rsid w:val="00D32FD9"/>
    <w:rsid w:val="00D33220"/>
    <w:rsid w:val="00D337DC"/>
    <w:rsid w:val="00D35788"/>
    <w:rsid w:val="00D378D4"/>
    <w:rsid w:val="00D41941"/>
    <w:rsid w:val="00D430B7"/>
    <w:rsid w:val="00D43E8A"/>
    <w:rsid w:val="00D455AB"/>
    <w:rsid w:val="00D47372"/>
    <w:rsid w:val="00D5269C"/>
    <w:rsid w:val="00D54562"/>
    <w:rsid w:val="00D54CDE"/>
    <w:rsid w:val="00D55FBC"/>
    <w:rsid w:val="00D561D4"/>
    <w:rsid w:val="00D60C53"/>
    <w:rsid w:val="00D63667"/>
    <w:rsid w:val="00D64589"/>
    <w:rsid w:val="00D6464B"/>
    <w:rsid w:val="00D64827"/>
    <w:rsid w:val="00D66E8B"/>
    <w:rsid w:val="00D70C30"/>
    <w:rsid w:val="00D73CC6"/>
    <w:rsid w:val="00D73D47"/>
    <w:rsid w:val="00D75365"/>
    <w:rsid w:val="00D80B06"/>
    <w:rsid w:val="00D80CCC"/>
    <w:rsid w:val="00D83584"/>
    <w:rsid w:val="00D83E6F"/>
    <w:rsid w:val="00D85CE9"/>
    <w:rsid w:val="00D86784"/>
    <w:rsid w:val="00D86F6A"/>
    <w:rsid w:val="00D870B1"/>
    <w:rsid w:val="00D870DD"/>
    <w:rsid w:val="00D900AF"/>
    <w:rsid w:val="00D902D2"/>
    <w:rsid w:val="00D9057C"/>
    <w:rsid w:val="00D9188E"/>
    <w:rsid w:val="00D9282A"/>
    <w:rsid w:val="00D92E3A"/>
    <w:rsid w:val="00D937A4"/>
    <w:rsid w:val="00D94CC8"/>
    <w:rsid w:val="00D95D18"/>
    <w:rsid w:val="00D964DC"/>
    <w:rsid w:val="00D9661C"/>
    <w:rsid w:val="00D96E88"/>
    <w:rsid w:val="00D971B2"/>
    <w:rsid w:val="00D97C83"/>
    <w:rsid w:val="00DA0971"/>
    <w:rsid w:val="00DA28C1"/>
    <w:rsid w:val="00DA31CF"/>
    <w:rsid w:val="00DA4AE0"/>
    <w:rsid w:val="00DA4B93"/>
    <w:rsid w:val="00DA5F77"/>
    <w:rsid w:val="00DB1FAE"/>
    <w:rsid w:val="00DB1FB5"/>
    <w:rsid w:val="00DB25F8"/>
    <w:rsid w:val="00DB271D"/>
    <w:rsid w:val="00DB2840"/>
    <w:rsid w:val="00DB5553"/>
    <w:rsid w:val="00DB56CB"/>
    <w:rsid w:val="00DB61AB"/>
    <w:rsid w:val="00DB725A"/>
    <w:rsid w:val="00DB7574"/>
    <w:rsid w:val="00DC1FBF"/>
    <w:rsid w:val="00DC2725"/>
    <w:rsid w:val="00DC2B25"/>
    <w:rsid w:val="00DC2BED"/>
    <w:rsid w:val="00DC2CBF"/>
    <w:rsid w:val="00DC3C35"/>
    <w:rsid w:val="00DC46AF"/>
    <w:rsid w:val="00DC471E"/>
    <w:rsid w:val="00DC6273"/>
    <w:rsid w:val="00DC66E2"/>
    <w:rsid w:val="00DD12E6"/>
    <w:rsid w:val="00DD13CA"/>
    <w:rsid w:val="00DD19EA"/>
    <w:rsid w:val="00DD1C26"/>
    <w:rsid w:val="00DD234A"/>
    <w:rsid w:val="00DD4868"/>
    <w:rsid w:val="00DD668A"/>
    <w:rsid w:val="00DE0638"/>
    <w:rsid w:val="00DE134A"/>
    <w:rsid w:val="00DE2595"/>
    <w:rsid w:val="00DE3777"/>
    <w:rsid w:val="00DE3A3D"/>
    <w:rsid w:val="00DE3A63"/>
    <w:rsid w:val="00DE54D6"/>
    <w:rsid w:val="00DE5835"/>
    <w:rsid w:val="00DE67D7"/>
    <w:rsid w:val="00DE68D3"/>
    <w:rsid w:val="00DE7112"/>
    <w:rsid w:val="00DE72FE"/>
    <w:rsid w:val="00DE7580"/>
    <w:rsid w:val="00DE78F9"/>
    <w:rsid w:val="00DE7E6C"/>
    <w:rsid w:val="00DF0215"/>
    <w:rsid w:val="00DF1380"/>
    <w:rsid w:val="00DF1598"/>
    <w:rsid w:val="00DF15AE"/>
    <w:rsid w:val="00DF2708"/>
    <w:rsid w:val="00DF27AB"/>
    <w:rsid w:val="00DF2FF0"/>
    <w:rsid w:val="00DF3036"/>
    <w:rsid w:val="00DF4130"/>
    <w:rsid w:val="00DF4F58"/>
    <w:rsid w:val="00DF5C9B"/>
    <w:rsid w:val="00DF5F80"/>
    <w:rsid w:val="00DF6844"/>
    <w:rsid w:val="00DF6A76"/>
    <w:rsid w:val="00DF7665"/>
    <w:rsid w:val="00DF76F9"/>
    <w:rsid w:val="00E005F9"/>
    <w:rsid w:val="00E01254"/>
    <w:rsid w:val="00E02559"/>
    <w:rsid w:val="00E0470B"/>
    <w:rsid w:val="00E05260"/>
    <w:rsid w:val="00E05A0A"/>
    <w:rsid w:val="00E05B9A"/>
    <w:rsid w:val="00E0679F"/>
    <w:rsid w:val="00E072A9"/>
    <w:rsid w:val="00E11277"/>
    <w:rsid w:val="00E12423"/>
    <w:rsid w:val="00E14FA2"/>
    <w:rsid w:val="00E16584"/>
    <w:rsid w:val="00E175D3"/>
    <w:rsid w:val="00E17DAD"/>
    <w:rsid w:val="00E17E42"/>
    <w:rsid w:val="00E22040"/>
    <w:rsid w:val="00E230D7"/>
    <w:rsid w:val="00E23923"/>
    <w:rsid w:val="00E272B3"/>
    <w:rsid w:val="00E30EE7"/>
    <w:rsid w:val="00E31D3B"/>
    <w:rsid w:val="00E32992"/>
    <w:rsid w:val="00E32B1E"/>
    <w:rsid w:val="00E32D7A"/>
    <w:rsid w:val="00E3320F"/>
    <w:rsid w:val="00E3415F"/>
    <w:rsid w:val="00E35C0E"/>
    <w:rsid w:val="00E404D4"/>
    <w:rsid w:val="00E422E4"/>
    <w:rsid w:val="00E42830"/>
    <w:rsid w:val="00E44F60"/>
    <w:rsid w:val="00E45C6A"/>
    <w:rsid w:val="00E45CA4"/>
    <w:rsid w:val="00E46575"/>
    <w:rsid w:val="00E47225"/>
    <w:rsid w:val="00E52276"/>
    <w:rsid w:val="00E52C65"/>
    <w:rsid w:val="00E53F75"/>
    <w:rsid w:val="00E54318"/>
    <w:rsid w:val="00E549F1"/>
    <w:rsid w:val="00E568C3"/>
    <w:rsid w:val="00E57662"/>
    <w:rsid w:val="00E57B89"/>
    <w:rsid w:val="00E57D0B"/>
    <w:rsid w:val="00E60690"/>
    <w:rsid w:val="00E62564"/>
    <w:rsid w:val="00E62D66"/>
    <w:rsid w:val="00E64253"/>
    <w:rsid w:val="00E65572"/>
    <w:rsid w:val="00E65583"/>
    <w:rsid w:val="00E6565B"/>
    <w:rsid w:val="00E66827"/>
    <w:rsid w:val="00E71577"/>
    <w:rsid w:val="00E7346A"/>
    <w:rsid w:val="00E7444B"/>
    <w:rsid w:val="00E75FBF"/>
    <w:rsid w:val="00E760AC"/>
    <w:rsid w:val="00E76D28"/>
    <w:rsid w:val="00E779A7"/>
    <w:rsid w:val="00E82201"/>
    <w:rsid w:val="00E835B7"/>
    <w:rsid w:val="00E84C60"/>
    <w:rsid w:val="00E8513A"/>
    <w:rsid w:val="00E85643"/>
    <w:rsid w:val="00E85D21"/>
    <w:rsid w:val="00E860B1"/>
    <w:rsid w:val="00E87DE1"/>
    <w:rsid w:val="00E935AD"/>
    <w:rsid w:val="00E94038"/>
    <w:rsid w:val="00E9580A"/>
    <w:rsid w:val="00E95981"/>
    <w:rsid w:val="00E96818"/>
    <w:rsid w:val="00E97FD2"/>
    <w:rsid w:val="00EA1218"/>
    <w:rsid w:val="00EA2AC0"/>
    <w:rsid w:val="00EA32B2"/>
    <w:rsid w:val="00EA4060"/>
    <w:rsid w:val="00EA755B"/>
    <w:rsid w:val="00EB0378"/>
    <w:rsid w:val="00EB0611"/>
    <w:rsid w:val="00EB13D6"/>
    <w:rsid w:val="00EB1C7E"/>
    <w:rsid w:val="00EB2E96"/>
    <w:rsid w:val="00EB303C"/>
    <w:rsid w:val="00EB3E82"/>
    <w:rsid w:val="00EB3F74"/>
    <w:rsid w:val="00EB4110"/>
    <w:rsid w:val="00EB6629"/>
    <w:rsid w:val="00EC031E"/>
    <w:rsid w:val="00EC22AC"/>
    <w:rsid w:val="00EC3957"/>
    <w:rsid w:val="00EC4423"/>
    <w:rsid w:val="00EC49E1"/>
    <w:rsid w:val="00EC4FC4"/>
    <w:rsid w:val="00EC73C2"/>
    <w:rsid w:val="00ED0B98"/>
    <w:rsid w:val="00ED14EF"/>
    <w:rsid w:val="00ED2963"/>
    <w:rsid w:val="00ED4990"/>
    <w:rsid w:val="00ED5D39"/>
    <w:rsid w:val="00EE0664"/>
    <w:rsid w:val="00EE3B6F"/>
    <w:rsid w:val="00EE7B8C"/>
    <w:rsid w:val="00EF1263"/>
    <w:rsid w:val="00EF2FBB"/>
    <w:rsid w:val="00EF5730"/>
    <w:rsid w:val="00EF776A"/>
    <w:rsid w:val="00F01F9A"/>
    <w:rsid w:val="00F0428A"/>
    <w:rsid w:val="00F106CE"/>
    <w:rsid w:val="00F12D86"/>
    <w:rsid w:val="00F12EA7"/>
    <w:rsid w:val="00F133F4"/>
    <w:rsid w:val="00F1355F"/>
    <w:rsid w:val="00F14164"/>
    <w:rsid w:val="00F17B9E"/>
    <w:rsid w:val="00F17BAD"/>
    <w:rsid w:val="00F21A5E"/>
    <w:rsid w:val="00F24076"/>
    <w:rsid w:val="00F24087"/>
    <w:rsid w:val="00F24FF9"/>
    <w:rsid w:val="00F26356"/>
    <w:rsid w:val="00F264E8"/>
    <w:rsid w:val="00F303AB"/>
    <w:rsid w:val="00F31040"/>
    <w:rsid w:val="00F311BE"/>
    <w:rsid w:val="00F31439"/>
    <w:rsid w:val="00F32EE2"/>
    <w:rsid w:val="00F33234"/>
    <w:rsid w:val="00F35364"/>
    <w:rsid w:val="00F35B5A"/>
    <w:rsid w:val="00F40C36"/>
    <w:rsid w:val="00F41FD5"/>
    <w:rsid w:val="00F4363E"/>
    <w:rsid w:val="00F45169"/>
    <w:rsid w:val="00F50958"/>
    <w:rsid w:val="00F51011"/>
    <w:rsid w:val="00F51186"/>
    <w:rsid w:val="00F51227"/>
    <w:rsid w:val="00F51548"/>
    <w:rsid w:val="00F52824"/>
    <w:rsid w:val="00F529AA"/>
    <w:rsid w:val="00F52CCA"/>
    <w:rsid w:val="00F52FC6"/>
    <w:rsid w:val="00F53EB9"/>
    <w:rsid w:val="00F54408"/>
    <w:rsid w:val="00F54F7A"/>
    <w:rsid w:val="00F55621"/>
    <w:rsid w:val="00F56535"/>
    <w:rsid w:val="00F57EA7"/>
    <w:rsid w:val="00F60664"/>
    <w:rsid w:val="00F60B68"/>
    <w:rsid w:val="00F63935"/>
    <w:rsid w:val="00F63A45"/>
    <w:rsid w:val="00F67619"/>
    <w:rsid w:val="00F70AB7"/>
    <w:rsid w:val="00F71525"/>
    <w:rsid w:val="00F72D03"/>
    <w:rsid w:val="00F751A5"/>
    <w:rsid w:val="00F755F3"/>
    <w:rsid w:val="00F7681D"/>
    <w:rsid w:val="00F76C80"/>
    <w:rsid w:val="00F80B2A"/>
    <w:rsid w:val="00F81F03"/>
    <w:rsid w:val="00F8539C"/>
    <w:rsid w:val="00F8731B"/>
    <w:rsid w:val="00F87EB9"/>
    <w:rsid w:val="00F91138"/>
    <w:rsid w:val="00F92191"/>
    <w:rsid w:val="00F9237D"/>
    <w:rsid w:val="00F9351B"/>
    <w:rsid w:val="00F9636B"/>
    <w:rsid w:val="00F96F4F"/>
    <w:rsid w:val="00F97189"/>
    <w:rsid w:val="00FA1728"/>
    <w:rsid w:val="00FA19A9"/>
    <w:rsid w:val="00FA28BA"/>
    <w:rsid w:val="00FA3689"/>
    <w:rsid w:val="00FA484B"/>
    <w:rsid w:val="00FA5E10"/>
    <w:rsid w:val="00FA7E0E"/>
    <w:rsid w:val="00FB0C1F"/>
    <w:rsid w:val="00FB1F9B"/>
    <w:rsid w:val="00FB2390"/>
    <w:rsid w:val="00FB24A4"/>
    <w:rsid w:val="00FB47D9"/>
    <w:rsid w:val="00FB4CBB"/>
    <w:rsid w:val="00FB5387"/>
    <w:rsid w:val="00FB5FED"/>
    <w:rsid w:val="00FB7098"/>
    <w:rsid w:val="00FC0A14"/>
    <w:rsid w:val="00FC0DD5"/>
    <w:rsid w:val="00FC12A9"/>
    <w:rsid w:val="00FC1F15"/>
    <w:rsid w:val="00FC22F2"/>
    <w:rsid w:val="00FC26F0"/>
    <w:rsid w:val="00FC378E"/>
    <w:rsid w:val="00FC3FBE"/>
    <w:rsid w:val="00FC5FB2"/>
    <w:rsid w:val="00FC5FDA"/>
    <w:rsid w:val="00FD26C9"/>
    <w:rsid w:val="00FD295C"/>
    <w:rsid w:val="00FD69C8"/>
    <w:rsid w:val="00FE0C15"/>
    <w:rsid w:val="00FE2936"/>
    <w:rsid w:val="00FE37C6"/>
    <w:rsid w:val="00FE54A3"/>
    <w:rsid w:val="00FE7109"/>
    <w:rsid w:val="00FE71CE"/>
    <w:rsid w:val="00FE7C3C"/>
    <w:rsid w:val="00FF34FA"/>
    <w:rsid w:val="00FF57A7"/>
    <w:rsid w:val="00FF7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10" fillcolor="black">
      <v:fill color="black"/>
    </o:shapedefaults>
    <o:shapelayout v:ext="edit">
      <o:idmap v:ext="edit" data="1"/>
    </o:shapelayout>
  </w:shapeDefaults>
  <w:decimalSymbol w:val="."/>
  <w:listSeparator w:val=","/>
  <w14:docId w14:val="3319B18B"/>
  <w15:docId w15:val="{4A01CA78-D3A7-46A1-80E6-42961A09B9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Braille29" w:eastAsia="Times New Roman" w:hAnsi="Braille29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sz w:val="58"/>
      <w:szCs w:val="58"/>
    </w:rPr>
  </w:style>
  <w:style w:type="paragraph" w:styleId="Heading1">
    <w:name w:val="heading 1"/>
    <w:basedOn w:val="Normal"/>
    <w:next w:val="Normal"/>
    <w:link w:val="Heading1Char"/>
    <w:uiPriority w:val="9"/>
    <w:qFormat/>
    <w:rsid w:val="005C480E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28"/>
      <w:lang w:val="x-none" w:eastAsia="x-none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A910F4"/>
    <w:rPr>
      <w:rFonts w:ascii="Courier New" w:hAnsi="Courier New"/>
      <w:sz w:val="20"/>
      <w:szCs w:val="20"/>
      <w:lang w:val="x-none" w:eastAsia="x-none"/>
    </w:rPr>
  </w:style>
  <w:style w:type="paragraph" w:customStyle="1" w:styleId="AutoCorrect">
    <w:name w:val="AutoCorrect"/>
    <w:rsid w:val="00781BD9"/>
    <w:rPr>
      <w:sz w:val="24"/>
      <w:szCs w:val="24"/>
    </w:rPr>
  </w:style>
  <w:style w:type="character" w:customStyle="1" w:styleId="PlainTextChar">
    <w:name w:val="Plain Text Char"/>
    <w:link w:val="PlainText"/>
    <w:uiPriority w:val="99"/>
    <w:rsid w:val="009D1ECC"/>
    <w:rPr>
      <w:rFonts w:ascii="Courier New" w:hAnsi="Courier New" w:cs="Courier New"/>
    </w:rPr>
  </w:style>
  <w:style w:type="character" w:customStyle="1" w:styleId="Heading1Char">
    <w:name w:val="Heading 1 Char"/>
    <w:link w:val="Heading1"/>
    <w:uiPriority w:val="9"/>
    <w:rsid w:val="005C480E"/>
    <w:rPr>
      <w:rFonts w:ascii="Cambria" w:eastAsia="Times New Roman" w:hAnsi="Cambria" w:cs="Times New Roman"/>
      <w:b/>
      <w:bCs/>
      <w:color w:val="365F91"/>
      <w:sz w:val="28"/>
      <w:szCs w:val="28"/>
      <w:lang w:bidi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8302E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link w:val="DocumentMap"/>
    <w:uiPriority w:val="99"/>
    <w:semiHidden/>
    <w:rsid w:val="0048302E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657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9465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8.emf"/><Relationship Id="rId21" Type="http://schemas.openxmlformats.org/officeDocument/2006/relationships/image" Target="media/image9.emf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2.emf"/><Relationship Id="rId50" Type="http://schemas.openxmlformats.org/officeDocument/2006/relationships/oleObject" Target="embeddings/oleObject23.bin"/><Relationship Id="rId55" Type="http://schemas.openxmlformats.org/officeDocument/2006/relationships/image" Target="media/image26.emf"/><Relationship Id="rId63" Type="http://schemas.openxmlformats.org/officeDocument/2006/relationships/image" Target="media/image30.emf"/><Relationship Id="rId68" Type="http://schemas.openxmlformats.org/officeDocument/2006/relationships/oleObject" Target="embeddings/oleObject32.bin"/><Relationship Id="rId76" Type="http://schemas.openxmlformats.org/officeDocument/2006/relationships/oleObject" Target="embeddings/oleObject36.bin"/><Relationship Id="rId7" Type="http://schemas.openxmlformats.org/officeDocument/2006/relationships/image" Target="media/image2.emf"/><Relationship Id="rId71" Type="http://schemas.openxmlformats.org/officeDocument/2006/relationships/image" Target="media/image34.e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3.emf"/><Relationship Id="rId11" Type="http://schemas.openxmlformats.org/officeDocument/2006/relationships/image" Target="media/image4.emf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emf"/><Relationship Id="rId40" Type="http://schemas.openxmlformats.org/officeDocument/2006/relationships/oleObject" Target="embeddings/oleObject18.bin"/><Relationship Id="rId45" Type="http://schemas.openxmlformats.org/officeDocument/2006/relationships/image" Target="media/image21.emf"/><Relationship Id="rId53" Type="http://schemas.openxmlformats.org/officeDocument/2006/relationships/image" Target="media/image25.emf"/><Relationship Id="rId58" Type="http://schemas.openxmlformats.org/officeDocument/2006/relationships/oleObject" Target="embeddings/oleObject27.bin"/><Relationship Id="rId66" Type="http://schemas.openxmlformats.org/officeDocument/2006/relationships/oleObject" Target="embeddings/oleObject31.bin"/><Relationship Id="rId74" Type="http://schemas.openxmlformats.org/officeDocument/2006/relationships/oleObject" Target="embeddings/oleObject35.bin"/><Relationship Id="rId79" Type="http://schemas.openxmlformats.org/officeDocument/2006/relationships/image" Target="media/image38.emf"/><Relationship Id="rId5" Type="http://schemas.openxmlformats.org/officeDocument/2006/relationships/image" Target="media/image1.emf"/><Relationship Id="rId61" Type="http://schemas.openxmlformats.org/officeDocument/2006/relationships/image" Target="media/image29.emf"/><Relationship Id="rId82" Type="http://schemas.openxmlformats.org/officeDocument/2006/relationships/theme" Target="theme/theme1.xml"/><Relationship Id="rId10" Type="http://schemas.openxmlformats.org/officeDocument/2006/relationships/oleObject" Target="embeddings/oleObject3.bin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4.bin"/><Relationship Id="rId60" Type="http://schemas.openxmlformats.org/officeDocument/2006/relationships/oleObject" Target="embeddings/oleObject28.bin"/><Relationship Id="rId65" Type="http://schemas.openxmlformats.org/officeDocument/2006/relationships/image" Target="media/image31.emf"/><Relationship Id="rId73" Type="http://schemas.openxmlformats.org/officeDocument/2006/relationships/image" Target="media/image35.emf"/><Relationship Id="rId78" Type="http://schemas.openxmlformats.org/officeDocument/2006/relationships/oleObject" Target="embeddings/oleObject37.bin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emf"/><Relationship Id="rId30" Type="http://schemas.openxmlformats.org/officeDocument/2006/relationships/oleObject" Target="embeddings/oleObject13.bin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6.bin"/><Relationship Id="rId64" Type="http://schemas.openxmlformats.org/officeDocument/2006/relationships/oleObject" Target="embeddings/oleObject30.bin"/><Relationship Id="rId69" Type="http://schemas.openxmlformats.org/officeDocument/2006/relationships/image" Target="media/image33.emf"/><Relationship Id="rId77" Type="http://schemas.openxmlformats.org/officeDocument/2006/relationships/image" Target="media/image37.emf"/><Relationship Id="rId8" Type="http://schemas.openxmlformats.org/officeDocument/2006/relationships/oleObject" Target="embeddings/oleObject2.bin"/><Relationship Id="rId51" Type="http://schemas.openxmlformats.org/officeDocument/2006/relationships/image" Target="media/image24.emf"/><Relationship Id="rId72" Type="http://schemas.openxmlformats.org/officeDocument/2006/relationships/oleObject" Target="embeddings/oleObject34.bin"/><Relationship Id="rId80" Type="http://schemas.openxmlformats.org/officeDocument/2006/relationships/oleObject" Target="embeddings/oleObject38.bin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1.bin"/><Relationship Id="rId59" Type="http://schemas.openxmlformats.org/officeDocument/2006/relationships/image" Target="media/image28.emf"/><Relationship Id="rId67" Type="http://schemas.openxmlformats.org/officeDocument/2006/relationships/image" Target="media/image32.emf"/><Relationship Id="rId20" Type="http://schemas.openxmlformats.org/officeDocument/2006/relationships/oleObject" Target="embeddings/oleObject8.bin"/><Relationship Id="rId41" Type="http://schemas.openxmlformats.org/officeDocument/2006/relationships/image" Target="media/image19.emf"/><Relationship Id="rId54" Type="http://schemas.openxmlformats.org/officeDocument/2006/relationships/oleObject" Target="embeddings/oleObject25.bin"/><Relationship Id="rId62" Type="http://schemas.openxmlformats.org/officeDocument/2006/relationships/oleObject" Target="embeddings/oleObject29.bin"/><Relationship Id="rId70" Type="http://schemas.openxmlformats.org/officeDocument/2006/relationships/oleObject" Target="embeddings/oleObject33.bin"/><Relationship Id="rId75" Type="http://schemas.openxmlformats.org/officeDocument/2006/relationships/image" Target="media/image36.emf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image" Target="media/image23.emf"/><Relationship Id="rId57" Type="http://schemas.openxmlformats.org/officeDocument/2006/relationships/image" Target="media/image27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Tiger%20Templates\New%20Tiger%20Template%20(CA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109571-0125-4FA4-9C83-B73C85B264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New Tiger Template (CA)</Template>
  <TotalTime>2321</TotalTime>
  <Pages>19</Pages>
  <Words>891</Words>
  <Characters>5080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,,5VI</vt:lpstr>
    </vt:vector>
  </TitlesOfParts>
  <Company>PIA</Company>
  <LinksUpToDate>false</LinksUpToDate>
  <CharactersWithSpaces>5960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,,5VI</dc:title>
  <dc:creator>Mike</dc:creator>
  <cp:lastModifiedBy>Inmate32</cp:lastModifiedBy>
  <cp:revision>335</cp:revision>
  <cp:lastPrinted>2026-02-18T17:01:00Z</cp:lastPrinted>
  <dcterms:created xsi:type="dcterms:W3CDTF">2024-02-29T15:05:00Z</dcterms:created>
  <dcterms:modified xsi:type="dcterms:W3CDTF">2026-02-19T13:46:00Z</dcterms:modified>
</cp:coreProperties>
</file>